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9B0" w:rsidRDefault="006039B0" w:rsidP="00047C29">
      <w:pPr>
        <w:adjustRightInd w:val="0"/>
        <w:snapToGrid w:val="0"/>
        <w:spacing w:beforeLines="50" w:line="480" w:lineRule="exact"/>
        <w:jc w:val="center"/>
        <w:rPr>
          <w:rFonts w:ascii="华文细黑" w:eastAsia="华文细黑" w:hAnsi="华文细黑"/>
          <w:b/>
          <w:color w:val="FF0000"/>
          <w:sz w:val="30"/>
          <w:szCs w:val="30"/>
        </w:rPr>
      </w:pPr>
      <w:r w:rsidRPr="00545FBA">
        <w:rPr>
          <w:rFonts w:ascii="华文细黑" w:eastAsia="华文细黑" w:hAnsi="华文细黑" w:hint="eastAsia"/>
          <w:b/>
          <w:color w:val="FF0000"/>
          <w:sz w:val="30"/>
          <w:szCs w:val="30"/>
        </w:rPr>
        <w:t>中国大学生社会实践知行促进计划</w:t>
      </w:r>
    </w:p>
    <w:p w:rsidR="006039B0" w:rsidRPr="000656E4" w:rsidRDefault="006039B0" w:rsidP="00C86502">
      <w:pPr>
        <w:adjustRightInd w:val="0"/>
        <w:snapToGrid w:val="0"/>
        <w:spacing w:line="480" w:lineRule="exact"/>
        <w:jc w:val="center"/>
        <w:rPr>
          <w:rFonts w:ascii="华文细黑" w:eastAsia="华文细黑" w:hAnsi="华文细黑"/>
          <w:b/>
          <w:sz w:val="30"/>
          <w:szCs w:val="30"/>
        </w:rPr>
      </w:pPr>
      <w:r w:rsidRPr="000656E4">
        <w:rPr>
          <w:rFonts w:ascii="华文细黑" w:eastAsia="华文细黑" w:hAnsi="华文细黑"/>
          <w:b/>
          <w:sz w:val="30"/>
          <w:szCs w:val="30"/>
        </w:rPr>
        <w:t>201</w:t>
      </w:r>
      <w:r>
        <w:rPr>
          <w:rFonts w:ascii="华文细黑" w:eastAsia="华文细黑" w:hAnsi="华文细黑"/>
          <w:b/>
          <w:sz w:val="30"/>
          <w:szCs w:val="30"/>
        </w:rPr>
        <w:t>4</w:t>
      </w:r>
      <w:r w:rsidRPr="000656E4">
        <w:rPr>
          <w:rFonts w:ascii="华文细黑" w:eastAsia="华文细黑" w:hAnsi="华文细黑" w:hint="eastAsia"/>
          <w:b/>
          <w:sz w:val="30"/>
          <w:szCs w:val="30"/>
        </w:rPr>
        <w:t>年远洋地产“探海者”第</w:t>
      </w:r>
      <w:r>
        <w:rPr>
          <w:rFonts w:ascii="华文细黑" w:eastAsia="华文细黑" w:hAnsi="华文细黑" w:hint="eastAsia"/>
          <w:b/>
          <w:sz w:val="30"/>
          <w:szCs w:val="30"/>
        </w:rPr>
        <w:t>六</w:t>
      </w:r>
      <w:r w:rsidRPr="000656E4">
        <w:rPr>
          <w:rFonts w:ascii="华文细黑" w:eastAsia="华文细黑" w:hAnsi="华文细黑" w:hint="eastAsia"/>
          <w:b/>
          <w:sz w:val="30"/>
          <w:szCs w:val="30"/>
        </w:rPr>
        <w:t>届</w:t>
      </w:r>
      <w:r>
        <w:rPr>
          <w:rFonts w:ascii="华文细黑" w:eastAsia="华文细黑" w:hAnsi="华文细黑" w:hint="eastAsia"/>
          <w:b/>
          <w:sz w:val="30"/>
          <w:szCs w:val="30"/>
        </w:rPr>
        <w:t>全国</w:t>
      </w:r>
      <w:r w:rsidRPr="000656E4">
        <w:rPr>
          <w:rFonts w:ascii="华文细黑" w:eastAsia="华文细黑" w:hAnsi="华文细黑" w:hint="eastAsia"/>
          <w:b/>
          <w:sz w:val="30"/>
          <w:szCs w:val="30"/>
        </w:rPr>
        <w:t>大学生社会实践奖</w:t>
      </w:r>
    </w:p>
    <w:p w:rsidR="006039B0" w:rsidRDefault="006039B0" w:rsidP="00047C29">
      <w:pPr>
        <w:adjustRightInd w:val="0"/>
        <w:snapToGrid w:val="0"/>
        <w:spacing w:afterLines="100" w:line="480" w:lineRule="exact"/>
        <w:jc w:val="center"/>
        <w:rPr>
          <w:rFonts w:ascii="华文细黑" w:eastAsia="华文细黑" w:hAnsi="华文细黑"/>
          <w:b/>
          <w:sz w:val="30"/>
          <w:szCs w:val="30"/>
        </w:rPr>
      </w:pPr>
      <w:r w:rsidRPr="000656E4">
        <w:rPr>
          <w:rFonts w:ascii="华文细黑" w:eastAsia="华文细黑" w:hAnsi="华文细黑" w:hint="eastAsia"/>
          <w:b/>
          <w:sz w:val="30"/>
          <w:szCs w:val="30"/>
        </w:rPr>
        <w:t>奖项说明</w:t>
      </w:r>
    </w:p>
    <w:p w:rsidR="006039B0" w:rsidRPr="00600C47" w:rsidRDefault="006039B0" w:rsidP="00B96154">
      <w:pPr>
        <w:pStyle w:val="ListParagraph"/>
        <w:numPr>
          <w:ilvl w:val="0"/>
          <w:numId w:val="34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b/>
          <w:sz w:val="24"/>
          <w:szCs w:val="24"/>
        </w:rPr>
      </w:pPr>
      <w:r w:rsidRPr="00600C47">
        <w:rPr>
          <w:rFonts w:ascii="华文细黑" w:eastAsia="华文细黑" w:hAnsi="华文细黑" w:hint="eastAsia"/>
          <w:b/>
          <w:sz w:val="24"/>
          <w:szCs w:val="24"/>
        </w:rPr>
        <w:t>奖项</w:t>
      </w:r>
      <w:r>
        <w:rPr>
          <w:rFonts w:ascii="华文细黑" w:eastAsia="华文细黑" w:hAnsi="华文细黑" w:hint="eastAsia"/>
          <w:b/>
          <w:sz w:val="24"/>
          <w:szCs w:val="24"/>
        </w:rPr>
        <w:t>介绍</w:t>
      </w:r>
    </w:p>
    <w:p w:rsidR="006039B0" w:rsidRPr="00D27EF4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sz w:val="24"/>
          <w:szCs w:val="24"/>
        </w:rPr>
      </w:pPr>
      <w:r w:rsidRPr="00D27EF4">
        <w:rPr>
          <w:rFonts w:ascii="华文细黑" w:eastAsia="华文细黑" w:hAnsi="华文细黑" w:hint="eastAsia"/>
          <w:b/>
          <w:sz w:val="24"/>
          <w:szCs w:val="24"/>
        </w:rPr>
        <w:t>【指导单位】</w:t>
      </w:r>
      <w:r w:rsidRPr="00D27EF4">
        <w:rPr>
          <w:rFonts w:ascii="华文细黑" w:eastAsia="华文细黑" w:hAnsi="华文细黑" w:hint="eastAsia"/>
          <w:sz w:val="24"/>
          <w:szCs w:val="24"/>
        </w:rPr>
        <w:t>教育部</w:t>
      </w:r>
      <w:r>
        <w:rPr>
          <w:rFonts w:ascii="华文细黑" w:eastAsia="华文细黑" w:hAnsi="华文细黑" w:hint="eastAsia"/>
          <w:sz w:val="24"/>
          <w:szCs w:val="24"/>
        </w:rPr>
        <w:t>思想政治工作司</w:t>
      </w:r>
      <w:r w:rsidRPr="00D27EF4">
        <w:rPr>
          <w:rFonts w:ascii="华文细黑" w:eastAsia="华文细黑" w:hAnsi="华文细黑" w:hint="eastAsia"/>
          <w:sz w:val="24"/>
          <w:szCs w:val="24"/>
        </w:rPr>
        <w:t>、共青团中央学校部</w:t>
      </w:r>
    </w:p>
    <w:p w:rsidR="006039B0" w:rsidRPr="00D27EF4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sz w:val="24"/>
          <w:szCs w:val="24"/>
        </w:rPr>
      </w:pPr>
      <w:r w:rsidRPr="00D27EF4">
        <w:rPr>
          <w:rFonts w:ascii="华文细黑" w:eastAsia="华文细黑" w:hAnsi="华文细黑" w:hint="eastAsia"/>
          <w:b/>
          <w:sz w:val="24"/>
          <w:szCs w:val="24"/>
        </w:rPr>
        <w:t>【主办单位】</w:t>
      </w:r>
      <w:r>
        <w:rPr>
          <w:rFonts w:ascii="华文细黑" w:eastAsia="华文细黑" w:hAnsi="华文细黑" w:hint="eastAsia"/>
          <w:sz w:val="24"/>
          <w:szCs w:val="24"/>
        </w:rPr>
        <w:t>远洋地产、</w:t>
      </w:r>
      <w:r w:rsidRPr="00D27EF4">
        <w:rPr>
          <w:rFonts w:ascii="华文细黑" w:eastAsia="华文细黑" w:hAnsi="华文细黑" w:hint="eastAsia"/>
          <w:sz w:val="24"/>
          <w:szCs w:val="24"/>
        </w:rPr>
        <w:t>北京远洋之帆公益基金会</w:t>
      </w: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sz w:val="24"/>
          <w:szCs w:val="24"/>
        </w:rPr>
      </w:pPr>
    </w:p>
    <w:p w:rsidR="006039B0" w:rsidRPr="00233222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sz w:val="24"/>
          <w:szCs w:val="24"/>
        </w:rPr>
      </w:pPr>
      <w:r w:rsidRPr="00B24110">
        <w:rPr>
          <w:rFonts w:ascii="华文细黑" w:eastAsia="华文细黑" w:hAnsi="华文细黑" w:hint="eastAsia"/>
          <w:sz w:val="24"/>
          <w:szCs w:val="24"/>
        </w:rPr>
        <w:t>远洋地产“探海者”全国大学生社会实践奖（以下简称“实践奖”）由远洋地产有限公司、北京远洋之帆公益基金会共同主办，自</w:t>
      </w:r>
      <w:r w:rsidRPr="00B24110">
        <w:rPr>
          <w:rFonts w:ascii="华文细黑" w:eastAsia="华文细黑" w:hAnsi="华文细黑"/>
          <w:sz w:val="24"/>
          <w:szCs w:val="24"/>
        </w:rPr>
        <w:t>2009</w:t>
      </w:r>
      <w:r w:rsidRPr="00B24110">
        <w:rPr>
          <w:rFonts w:ascii="华文细黑" w:eastAsia="华文细黑" w:hAnsi="华文细黑" w:hint="eastAsia"/>
          <w:sz w:val="24"/>
          <w:szCs w:val="24"/>
        </w:rPr>
        <w:t>年设立，旨在资助在校大学生参与社会实践，传播公益理念。</w:t>
      </w:r>
      <w:r w:rsidRPr="000E4501">
        <w:rPr>
          <w:rFonts w:ascii="华文细黑" w:eastAsia="华文细黑" w:hAnsi="华文细黑" w:hint="eastAsia"/>
          <w:sz w:val="24"/>
          <w:szCs w:val="24"/>
        </w:rPr>
        <w:t>在教育部</w:t>
      </w:r>
      <w:r>
        <w:rPr>
          <w:rFonts w:ascii="华文细黑" w:eastAsia="华文细黑" w:hAnsi="华文细黑" w:hint="eastAsia"/>
          <w:sz w:val="24"/>
          <w:szCs w:val="24"/>
        </w:rPr>
        <w:t>和</w:t>
      </w:r>
      <w:r w:rsidRPr="000E4501">
        <w:rPr>
          <w:rFonts w:ascii="华文细黑" w:eastAsia="华文细黑" w:hAnsi="华文细黑" w:hint="eastAsia"/>
          <w:sz w:val="24"/>
          <w:szCs w:val="24"/>
        </w:rPr>
        <w:t>共青团中央的大力支持下，</w:t>
      </w:r>
      <w:r>
        <w:rPr>
          <w:rFonts w:ascii="华文细黑" w:eastAsia="华文细黑" w:hAnsi="华文细黑"/>
          <w:sz w:val="24"/>
          <w:szCs w:val="24"/>
        </w:rPr>
        <w:t>2013</w:t>
      </w:r>
      <w:r>
        <w:rPr>
          <w:rFonts w:ascii="华文细黑" w:eastAsia="华文细黑" w:hAnsi="华文细黑" w:hint="eastAsia"/>
          <w:sz w:val="24"/>
          <w:szCs w:val="24"/>
        </w:rPr>
        <w:t>年实践奖</w:t>
      </w:r>
      <w:r w:rsidRPr="00233222">
        <w:rPr>
          <w:rFonts w:ascii="华文细黑" w:eastAsia="华文细黑" w:hAnsi="华文细黑" w:hint="eastAsia"/>
          <w:sz w:val="24"/>
          <w:szCs w:val="24"/>
        </w:rPr>
        <w:t>吸引了全国</w:t>
      </w:r>
      <w:r w:rsidRPr="00233222">
        <w:rPr>
          <w:rFonts w:ascii="华文细黑" w:eastAsia="华文细黑" w:hAnsi="华文细黑"/>
          <w:sz w:val="24"/>
          <w:szCs w:val="24"/>
        </w:rPr>
        <w:t>490</w:t>
      </w:r>
      <w:r w:rsidRPr="00233222">
        <w:rPr>
          <w:rFonts w:ascii="华文细黑" w:eastAsia="华文细黑" w:hAnsi="华文细黑" w:hint="eastAsia"/>
          <w:sz w:val="24"/>
          <w:szCs w:val="24"/>
        </w:rPr>
        <w:t>支大学生社会实践团队申报，是中国参与度最高的大学生社会实践项目。</w:t>
      </w:r>
    </w:p>
    <w:p w:rsidR="006039B0" w:rsidRPr="00465699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color w:val="000000"/>
          <w:sz w:val="24"/>
          <w:szCs w:val="24"/>
        </w:rPr>
      </w:pPr>
    </w:p>
    <w:p w:rsidR="006039B0" w:rsidRDefault="006039B0" w:rsidP="00B660BB">
      <w:pPr>
        <w:spacing w:line="400" w:lineRule="exact"/>
        <w:jc w:val="left"/>
        <w:rPr>
          <w:rFonts w:ascii="华文细黑" w:eastAsia="华文细黑" w:hAnsi="华文细黑"/>
          <w:sz w:val="24"/>
        </w:rPr>
      </w:pPr>
      <w:r w:rsidRPr="001D290E">
        <w:rPr>
          <w:rFonts w:ascii="华文细黑" w:eastAsia="华文细黑" w:hAnsi="华文细黑"/>
          <w:sz w:val="24"/>
        </w:rPr>
        <w:t>2014</w:t>
      </w:r>
      <w:r w:rsidRPr="001D290E">
        <w:rPr>
          <w:rFonts w:ascii="华文细黑" w:eastAsia="华文细黑" w:hAnsi="华文细黑" w:hint="eastAsia"/>
          <w:sz w:val="24"/>
        </w:rPr>
        <w:t>年实践奖分为教育助学、教师培训、定向支教专项和养老调研专项四个方向，</w:t>
      </w:r>
      <w:r w:rsidRPr="00047C29">
        <w:rPr>
          <w:rFonts w:ascii="华文细黑" w:eastAsia="华文细黑" w:hAnsi="华文细黑" w:hint="eastAsia"/>
          <w:b/>
          <w:color w:val="FF0000"/>
          <w:sz w:val="24"/>
        </w:rPr>
        <w:t>其中教育助学和教师培训面向全国</w:t>
      </w:r>
      <w:r w:rsidRPr="00047C29">
        <w:rPr>
          <w:rFonts w:ascii="华文细黑" w:eastAsia="华文细黑" w:hAnsi="华文细黑"/>
          <w:b/>
          <w:color w:val="FF0000"/>
          <w:sz w:val="24"/>
        </w:rPr>
        <w:t>20</w:t>
      </w:r>
      <w:r w:rsidRPr="00047C29">
        <w:rPr>
          <w:rFonts w:ascii="华文细黑" w:eastAsia="华文细黑" w:hAnsi="华文细黑" w:hint="eastAsia"/>
          <w:b/>
          <w:color w:val="FF0000"/>
          <w:sz w:val="24"/>
        </w:rPr>
        <w:t>所重点高校开展，由各高校团委统一组织申报</w:t>
      </w:r>
      <w:r>
        <w:rPr>
          <w:rFonts w:ascii="华文细黑" w:eastAsia="华文细黑" w:hAnsi="华文细黑" w:hint="eastAsia"/>
          <w:sz w:val="24"/>
        </w:rPr>
        <w:t>。</w:t>
      </w:r>
      <w:r w:rsidRPr="00610217">
        <w:rPr>
          <w:rFonts w:ascii="华文细黑" w:eastAsia="华文细黑" w:hAnsi="华文细黑" w:hint="eastAsia"/>
          <w:sz w:val="24"/>
        </w:rPr>
        <w:t>详细信息请登录远洋之帆公益基金会官方网站（</w:t>
      </w:r>
      <w:r w:rsidRPr="00610217">
        <w:rPr>
          <w:rFonts w:ascii="华文细黑" w:eastAsia="华文细黑" w:hAnsi="华文细黑"/>
          <w:sz w:val="24"/>
        </w:rPr>
        <w:t>www.sinooceancf.com</w:t>
      </w:r>
      <w:r>
        <w:rPr>
          <w:rFonts w:ascii="华文细黑" w:eastAsia="华文细黑" w:hAnsi="华文细黑" w:hint="eastAsia"/>
          <w:sz w:val="24"/>
        </w:rPr>
        <w:t>）</w:t>
      </w:r>
      <w:hyperlink r:id="rId7" w:history="1">
        <w:r w:rsidRPr="00610217">
          <w:rPr>
            <w:rStyle w:val="Hyperlink"/>
            <w:rFonts w:ascii="华文细黑" w:eastAsia="华文细黑" w:hAnsi="华文细黑" w:hint="eastAsia"/>
            <w:sz w:val="24"/>
          </w:rPr>
          <w:t>浏览实践奖申报说明</w:t>
        </w:r>
      </w:hyperlink>
      <w:r>
        <w:rPr>
          <w:rFonts w:ascii="华文细黑" w:eastAsia="华文细黑" w:hAnsi="华文细黑" w:hint="eastAsia"/>
          <w:sz w:val="24"/>
        </w:rPr>
        <w:t>。</w:t>
      </w:r>
    </w:p>
    <w:p w:rsidR="006039B0" w:rsidRPr="00B660BB" w:rsidRDefault="006039B0" w:rsidP="00B660BB">
      <w:pPr>
        <w:spacing w:line="400" w:lineRule="exact"/>
        <w:jc w:val="left"/>
        <w:rPr>
          <w:rFonts w:ascii="华文细黑" w:eastAsia="华文细黑" w:hAnsi="华文细黑"/>
          <w:sz w:val="24"/>
          <w:szCs w:val="24"/>
        </w:rPr>
      </w:pPr>
    </w:p>
    <w:p w:rsidR="006039B0" w:rsidRDefault="006039B0" w:rsidP="001D290E">
      <w:pPr>
        <w:adjustRightInd w:val="0"/>
        <w:snapToGrid w:val="0"/>
        <w:spacing w:line="400" w:lineRule="exact"/>
        <w:rPr>
          <w:rFonts w:ascii="华文细黑" w:eastAsia="华文细黑" w:hAnsi="华文细黑"/>
          <w:sz w:val="24"/>
        </w:rPr>
      </w:pPr>
      <w:r w:rsidRPr="00D3555A">
        <w:rPr>
          <w:rFonts w:ascii="华文细黑" w:eastAsia="华文细黑" w:hAnsi="华文细黑"/>
          <w:sz w:val="24"/>
          <w:szCs w:val="24"/>
        </w:rPr>
        <w:t>2014</w:t>
      </w:r>
      <w:r w:rsidRPr="00D3555A">
        <w:rPr>
          <w:rFonts w:ascii="华文细黑" w:eastAsia="华文细黑" w:hAnsi="华文细黑" w:hint="eastAsia"/>
          <w:sz w:val="24"/>
          <w:szCs w:val="24"/>
        </w:rPr>
        <w:t>年远洋地产“探海者”第六届全国大学生社会实践奖</w:t>
      </w:r>
      <w:r w:rsidRPr="001D290E">
        <w:rPr>
          <w:rFonts w:ascii="华文细黑" w:eastAsia="华文细黑" w:hAnsi="华文细黑" w:hint="eastAsia"/>
          <w:sz w:val="24"/>
        </w:rPr>
        <w:t>是共青团中央学校部“中国大学生社会实践知行促进计划”（以下简称“知行计划”）的核心项目。各高校申报团队使用“远洋‘探海者’全国大学生培根为民服务团”名称。知行计划官方网站（</w:t>
      </w:r>
      <w:r w:rsidRPr="001D290E">
        <w:rPr>
          <w:rFonts w:ascii="华文细黑" w:eastAsia="华文细黑" w:hAnsi="华文细黑"/>
          <w:sz w:val="24"/>
        </w:rPr>
        <w:t>www.zhixingjihua.com</w:t>
      </w:r>
      <w:r w:rsidRPr="001D290E">
        <w:rPr>
          <w:rFonts w:ascii="华文细黑" w:eastAsia="华文细黑" w:hAnsi="华文细黑" w:hint="eastAsia"/>
          <w:sz w:val="24"/>
        </w:rPr>
        <w:t>）将于</w:t>
      </w:r>
      <w:r w:rsidRPr="001D290E">
        <w:rPr>
          <w:rFonts w:ascii="华文细黑" w:eastAsia="华文细黑" w:hAnsi="华文细黑"/>
          <w:sz w:val="24"/>
        </w:rPr>
        <w:t>4</w:t>
      </w:r>
      <w:r w:rsidRPr="001D290E">
        <w:rPr>
          <w:rFonts w:ascii="华文细黑" w:eastAsia="华文细黑" w:hAnsi="华文细黑" w:hint="eastAsia"/>
          <w:sz w:val="24"/>
        </w:rPr>
        <w:t>月底正式上线，同步更新实践奖申报等详细信息。</w:t>
      </w:r>
    </w:p>
    <w:p w:rsidR="006039B0" w:rsidRPr="008336B5" w:rsidRDefault="006039B0" w:rsidP="00B96154">
      <w:pPr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Pr="0052265B" w:rsidRDefault="006039B0" w:rsidP="00B96154">
      <w:pPr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 w:rsidRPr="00161CE6">
        <w:rPr>
          <w:rFonts w:ascii="华文细黑" w:eastAsia="华文细黑" w:hAnsi="华文细黑" w:hint="eastAsia"/>
          <w:b/>
          <w:sz w:val="24"/>
          <w:szCs w:val="24"/>
        </w:rPr>
        <w:t>二、主题及形式</w:t>
      </w:r>
    </w:p>
    <w:p w:rsidR="006039B0" w:rsidRPr="007E3F3B" w:rsidRDefault="006039B0" w:rsidP="00B96154">
      <w:pPr>
        <w:pStyle w:val="ListParagraph"/>
        <w:numPr>
          <w:ilvl w:val="0"/>
          <w:numId w:val="33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sz w:val="24"/>
          <w:szCs w:val="24"/>
          <w:u w:val="single"/>
        </w:rPr>
      </w:pPr>
      <w:r w:rsidRPr="007E3F3B">
        <w:rPr>
          <w:rFonts w:ascii="华文细黑" w:eastAsia="华文细黑" w:hAnsi="华文细黑" w:hint="eastAsia"/>
          <w:sz w:val="24"/>
          <w:szCs w:val="24"/>
          <w:u w:val="single"/>
        </w:rPr>
        <w:t>教育助学方向</w:t>
      </w:r>
    </w:p>
    <w:p w:rsidR="006039B0" w:rsidRPr="00EF6C5A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sz w:val="24"/>
          <w:szCs w:val="24"/>
        </w:rPr>
      </w:pPr>
      <w:r w:rsidRPr="00EF6C5A">
        <w:rPr>
          <w:rFonts w:ascii="华文细黑" w:eastAsia="华文细黑" w:hAnsi="华文细黑" w:hint="eastAsia"/>
          <w:sz w:val="24"/>
          <w:szCs w:val="24"/>
        </w:rPr>
        <w:t>重点关注</w:t>
      </w:r>
      <w:r>
        <w:rPr>
          <w:rFonts w:ascii="华文细黑" w:eastAsia="华文细黑" w:hAnsi="华文细黑" w:hint="eastAsia"/>
          <w:sz w:val="24"/>
          <w:szCs w:val="24"/>
        </w:rPr>
        <w:t>偏远贫困地区教育，</w:t>
      </w:r>
      <w:r w:rsidRPr="00EF6C5A">
        <w:rPr>
          <w:rFonts w:ascii="华文细黑" w:eastAsia="华文细黑" w:hAnsi="华文细黑" w:hint="eastAsia"/>
          <w:sz w:val="24"/>
          <w:szCs w:val="24"/>
        </w:rPr>
        <w:t>包括但不限于如下</w:t>
      </w:r>
      <w:r>
        <w:rPr>
          <w:rFonts w:ascii="华文细黑" w:eastAsia="华文细黑" w:hAnsi="华文细黑" w:hint="eastAsia"/>
          <w:sz w:val="24"/>
          <w:szCs w:val="24"/>
        </w:rPr>
        <w:t>方向及形式</w:t>
      </w:r>
      <w:r w:rsidRPr="00EF6C5A">
        <w:rPr>
          <w:rFonts w:ascii="华文细黑" w:eastAsia="华文细黑" w:hAnsi="华文细黑" w:hint="eastAsia"/>
          <w:sz w:val="24"/>
          <w:szCs w:val="24"/>
        </w:rPr>
        <w:t>：</w:t>
      </w:r>
      <w:r w:rsidRPr="00EF6C5A">
        <w:rPr>
          <w:rFonts w:ascii="华文细黑" w:eastAsia="华文细黑" w:hAnsi="华文细黑"/>
          <w:sz w:val="24"/>
          <w:szCs w:val="24"/>
        </w:rPr>
        <w:t xml:space="preserve"> </w:t>
      </w:r>
    </w:p>
    <w:p w:rsidR="006039B0" w:rsidRPr="002E57B6" w:rsidRDefault="006039B0" w:rsidP="00B96154">
      <w:pPr>
        <w:pStyle w:val="ListParagraph"/>
        <w:numPr>
          <w:ilvl w:val="0"/>
          <w:numId w:val="24"/>
        </w:numPr>
        <w:spacing w:line="400" w:lineRule="exact"/>
        <w:ind w:firstLineChars="0"/>
        <w:rPr>
          <w:rFonts w:ascii="华文细黑" w:eastAsia="华文细黑" w:hAnsi="华文细黑"/>
          <w:sz w:val="24"/>
          <w:szCs w:val="24"/>
        </w:rPr>
      </w:pPr>
      <w:r w:rsidRPr="002E57B6">
        <w:rPr>
          <w:rFonts w:ascii="华文细黑" w:eastAsia="华文细黑" w:hAnsi="华文细黑" w:hint="eastAsia"/>
          <w:sz w:val="24"/>
          <w:szCs w:val="24"/>
        </w:rPr>
        <w:t>贫困地区和少数民族地区教育资源的调查、研究及实践活动。</w:t>
      </w:r>
    </w:p>
    <w:p w:rsidR="006039B0" w:rsidRPr="002E57B6" w:rsidRDefault="006039B0" w:rsidP="00B96154">
      <w:pPr>
        <w:pStyle w:val="ListParagraph"/>
        <w:numPr>
          <w:ilvl w:val="0"/>
          <w:numId w:val="24"/>
        </w:numPr>
        <w:spacing w:line="400" w:lineRule="exact"/>
        <w:ind w:left="357" w:firstLineChars="0" w:hanging="357"/>
        <w:rPr>
          <w:rFonts w:ascii="华文细黑" w:eastAsia="华文细黑" w:hAnsi="华文细黑"/>
          <w:sz w:val="24"/>
          <w:szCs w:val="24"/>
        </w:rPr>
      </w:pPr>
      <w:r w:rsidRPr="002E57B6">
        <w:rPr>
          <w:rFonts w:ascii="华文细黑" w:eastAsia="华文细黑" w:hAnsi="华文细黑" w:hint="eastAsia"/>
          <w:sz w:val="24"/>
          <w:szCs w:val="24"/>
        </w:rPr>
        <w:t>城乡教育资源优化配置与均衡发展的调查、研究及实践活动。</w:t>
      </w:r>
    </w:p>
    <w:p w:rsidR="006039B0" w:rsidRDefault="006039B0" w:rsidP="00B96154">
      <w:pPr>
        <w:pStyle w:val="ListParagraph"/>
        <w:numPr>
          <w:ilvl w:val="0"/>
          <w:numId w:val="24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sz w:val="24"/>
          <w:szCs w:val="24"/>
        </w:rPr>
      </w:pPr>
      <w:r>
        <w:rPr>
          <w:rFonts w:ascii="华文细黑" w:eastAsia="华文细黑" w:hAnsi="华文细黑" w:hint="eastAsia"/>
          <w:sz w:val="24"/>
          <w:szCs w:val="24"/>
        </w:rPr>
        <w:t>农民工子女、留守儿童教育情况的调查、研究及实践活动。</w:t>
      </w:r>
    </w:p>
    <w:p w:rsidR="006039B0" w:rsidRPr="0034094F" w:rsidRDefault="006039B0" w:rsidP="00B96154">
      <w:pPr>
        <w:pStyle w:val="ListParagraph"/>
        <w:numPr>
          <w:ilvl w:val="0"/>
          <w:numId w:val="24"/>
        </w:numPr>
        <w:adjustRightInd w:val="0"/>
        <w:snapToGrid w:val="0"/>
        <w:spacing w:line="400" w:lineRule="exact"/>
        <w:ind w:left="357" w:firstLineChars="0" w:hanging="357"/>
        <w:rPr>
          <w:rFonts w:ascii="华文细黑" w:eastAsia="华文细黑" w:hAnsi="华文细黑"/>
          <w:sz w:val="24"/>
          <w:szCs w:val="24"/>
        </w:rPr>
      </w:pPr>
      <w:r w:rsidRPr="0034094F">
        <w:rPr>
          <w:rFonts w:ascii="华文细黑" w:eastAsia="华文细黑" w:hAnsi="华文细黑" w:hint="eastAsia"/>
          <w:sz w:val="24"/>
          <w:szCs w:val="24"/>
        </w:rPr>
        <w:t>特殊教育发展状况和模式的调查、研究及实践活动。</w:t>
      </w:r>
    </w:p>
    <w:p w:rsidR="006039B0" w:rsidRPr="00DB196E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sz w:val="24"/>
          <w:szCs w:val="24"/>
        </w:rPr>
      </w:pPr>
    </w:p>
    <w:p w:rsidR="006039B0" w:rsidRDefault="006039B0" w:rsidP="003A3033">
      <w:pPr>
        <w:pStyle w:val="ListParagraph"/>
        <w:numPr>
          <w:ilvl w:val="0"/>
          <w:numId w:val="26"/>
        </w:numPr>
        <w:adjustRightInd w:val="0"/>
        <w:snapToGrid w:val="0"/>
        <w:spacing w:line="440" w:lineRule="exact"/>
        <w:ind w:firstLineChars="0"/>
        <w:rPr>
          <w:rFonts w:ascii="华文细黑" w:eastAsia="华文细黑" w:hAnsi="华文细黑"/>
          <w:sz w:val="24"/>
          <w:szCs w:val="24"/>
          <w:u w:val="single"/>
        </w:rPr>
      </w:pPr>
      <w:r>
        <w:rPr>
          <w:rFonts w:ascii="华文细黑" w:eastAsia="华文细黑" w:hAnsi="华文细黑" w:hint="eastAsia"/>
          <w:sz w:val="24"/>
          <w:szCs w:val="24"/>
          <w:u w:val="single"/>
        </w:rPr>
        <w:t>教师培训</w:t>
      </w:r>
      <w:r w:rsidRPr="00EC31F8">
        <w:rPr>
          <w:rFonts w:ascii="华文细黑" w:eastAsia="华文细黑" w:hAnsi="华文细黑" w:hint="eastAsia"/>
          <w:sz w:val="24"/>
          <w:szCs w:val="24"/>
          <w:u w:val="single"/>
        </w:rPr>
        <w:t>方向</w:t>
      </w:r>
    </w:p>
    <w:p w:rsidR="006039B0" w:rsidRPr="00853E83" w:rsidRDefault="006039B0" w:rsidP="00910905">
      <w:pPr>
        <w:adjustRightInd w:val="0"/>
        <w:snapToGrid w:val="0"/>
        <w:spacing w:line="440" w:lineRule="exact"/>
        <w:rPr>
          <w:rFonts w:ascii="华文细黑" w:eastAsia="华文细黑" w:hAnsi="华文细黑"/>
          <w:sz w:val="24"/>
          <w:szCs w:val="24"/>
        </w:rPr>
      </w:pPr>
      <w:r w:rsidRPr="00853E83">
        <w:rPr>
          <w:rFonts w:ascii="华文细黑" w:eastAsia="华文细黑" w:hAnsi="华文细黑" w:hint="eastAsia"/>
          <w:sz w:val="24"/>
          <w:szCs w:val="24"/>
        </w:rPr>
        <w:t>重点关注教师能力培养，推动教育可持续发展，</w:t>
      </w:r>
      <w:r>
        <w:rPr>
          <w:rFonts w:ascii="华文细黑" w:eastAsia="华文细黑" w:hAnsi="华文细黑" w:hint="eastAsia"/>
          <w:sz w:val="24"/>
          <w:szCs w:val="24"/>
        </w:rPr>
        <w:t>具体形式、内容不限，如：</w:t>
      </w:r>
    </w:p>
    <w:p w:rsidR="006039B0" w:rsidRDefault="006039B0" w:rsidP="00910905">
      <w:pPr>
        <w:pStyle w:val="ListParagraph"/>
        <w:numPr>
          <w:ilvl w:val="0"/>
          <w:numId w:val="44"/>
        </w:numPr>
        <w:adjustRightInd w:val="0"/>
        <w:snapToGrid w:val="0"/>
        <w:spacing w:line="440" w:lineRule="exact"/>
        <w:ind w:firstLineChars="0"/>
        <w:rPr>
          <w:rFonts w:ascii="华文细黑" w:eastAsia="华文细黑" w:hAnsi="华文细黑"/>
          <w:sz w:val="24"/>
          <w:szCs w:val="24"/>
        </w:rPr>
      </w:pPr>
      <w:r>
        <w:rPr>
          <w:rFonts w:ascii="华文细黑" w:eastAsia="华文细黑" w:hAnsi="华文细黑" w:hint="eastAsia"/>
          <w:sz w:val="24"/>
          <w:szCs w:val="24"/>
        </w:rPr>
        <w:t>为教师带去新的教学理念。</w:t>
      </w:r>
    </w:p>
    <w:p w:rsidR="006039B0" w:rsidRDefault="006039B0" w:rsidP="00910905">
      <w:pPr>
        <w:pStyle w:val="ListParagraph"/>
        <w:numPr>
          <w:ilvl w:val="0"/>
          <w:numId w:val="44"/>
        </w:numPr>
        <w:adjustRightInd w:val="0"/>
        <w:snapToGrid w:val="0"/>
        <w:spacing w:line="440" w:lineRule="exact"/>
        <w:ind w:firstLineChars="0"/>
        <w:rPr>
          <w:rFonts w:ascii="华文细黑" w:eastAsia="华文细黑" w:hAnsi="华文细黑"/>
          <w:sz w:val="24"/>
          <w:szCs w:val="24"/>
        </w:rPr>
      </w:pPr>
      <w:r>
        <w:rPr>
          <w:rFonts w:ascii="华文细黑" w:eastAsia="华文细黑" w:hAnsi="华文细黑" w:hint="eastAsia"/>
          <w:sz w:val="24"/>
          <w:szCs w:val="24"/>
        </w:rPr>
        <w:t>提高教师教学质量。</w:t>
      </w:r>
    </w:p>
    <w:p w:rsidR="006039B0" w:rsidRDefault="006039B0" w:rsidP="00910905">
      <w:pPr>
        <w:pStyle w:val="ListParagraph"/>
        <w:numPr>
          <w:ilvl w:val="0"/>
          <w:numId w:val="44"/>
        </w:numPr>
        <w:adjustRightInd w:val="0"/>
        <w:snapToGrid w:val="0"/>
        <w:spacing w:line="440" w:lineRule="exact"/>
        <w:ind w:firstLineChars="0"/>
        <w:rPr>
          <w:rFonts w:ascii="华文细黑" w:eastAsia="华文细黑" w:hAnsi="华文细黑"/>
          <w:sz w:val="24"/>
          <w:szCs w:val="24"/>
        </w:rPr>
      </w:pPr>
      <w:r>
        <w:rPr>
          <w:rFonts w:ascii="华文细黑" w:eastAsia="华文细黑" w:hAnsi="华文细黑" w:hint="eastAsia"/>
          <w:sz w:val="24"/>
          <w:szCs w:val="24"/>
        </w:rPr>
        <w:t>帮助教师掌握新的教学方法与技巧。</w:t>
      </w:r>
    </w:p>
    <w:p w:rsidR="006039B0" w:rsidRDefault="006039B0" w:rsidP="00910905">
      <w:pPr>
        <w:pStyle w:val="ListParagraph"/>
        <w:numPr>
          <w:ilvl w:val="0"/>
          <w:numId w:val="44"/>
        </w:numPr>
        <w:adjustRightInd w:val="0"/>
        <w:snapToGrid w:val="0"/>
        <w:spacing w:line="440" w:lineRule="exact"/>
        <w:ind w:firstLineChars="0"/>
        <w:rPr>
          <w:rFonts w:ascii="华文细黑" w:eastAsia="华文细黑" w:hAnsi="华文细黑"/>
          <w:sz w:val="24"/>
          <w:szCs w:val="24"/>
        </w:rPr>
      </w:pPr>
      <w:r w:rsidRPr="00F90D7B">
        <w:rPr>
          <w:rFonts w:ascii="华文细黑" w:eastAsia="华文细黑" w:hAnsi="华文细黑" w:hint="eastAsia"/>
          <w:sz w:val="24"/>
          <w:szCs w:val="24"/>
        </w:rPr>
        <w:t>提升教师教学科研能力。</w:t>
      </w:r>
    </w:p>
    <w:p w:rsidR="006039B0" w:rsidRPr="00377F02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color w:val="000000"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三、</w:t>
      </w:r>
      <w:r>
        <w:rPr>
          <w:rFonts w:ascii="华文细黑" w:eastAsia="华文细黑" w:hAnsi="华文细黑"/>
          <w:b/>
          <w:sz w:val="24"/>
          <w:szCs w:val="24"/>
        </w:rPr>
        <w:t xml:space="preserve"> </w:t>
      </w:r>
      <w:r w:rsidRPr="0052265B">
        <w:rPr>
          <w:rFonts w:ascii="华文细黑" w:eastAsia="华文细黑" w:hAnsi="华文细黑" w:hint="eastAsia"/>
          <w:b/>
          <w:sz w:val="24"/>
          <w:szCs w:val="24"/>
        </w:rPr>
        <w:t>申报资格</w:t>
      </w:r>
    </w:p>
    <w:p w:rsidR="006039B0" w:rsidRDefault="006039B0" w:rsidP="00B96154">
      <w:pPr>
        <w:pStyle w:val="ListParagraph"/>
        <w:numPr>
          <w:ilvl w:val="0"/>
          <w:numId w:val="10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sz w:val="24"/>
          <w:szCs w:val="24"/>
        </w:rPr>
      </w:pPr>
      <w:r>
        <w:rPr>
          <w:rFonts w:ascii="华文细黑" w:eastAsia="华文细黑" w:hAnsi="华文细黑" w:hint="eastAsia"/>
          <w:sz w:val="24"/>
          <w:szCs w:val="24"/>
        </w:rPr>
        <w:t>由</w:t>
      </w:r>
      <w:r w:rsidRPr="005D0ADA">
        <w:rPr>
          <w:rFonts w:ascii="华文细黑" w:eastAsia="华文细黑" w:hAnsi="华文细黑" w:hint="eastAsia"/>
          <w:sz w:val="24"/>
          <w:szCs w:val="24"/>
        </w:rPr>
        <w:t>学生实践团队（</w:t>
      </w:r>
      <w:r>
        <w:rPr>
          <w:rFonts w:ascii="华文细黑" w:eastAsia="华文细黑" w:hAnsi="华文细黑" w:hint="eastAsia"/>
          <w:sz w:val="24"/>
          <w:szCs w:val="24"/>
        </w:rPr>
        <w:t>人数</w:t>
      </w:r>
      <w:r w:rsidRPr="005D0ADA">
        <w:rPr>
          <w:rFonts w:ascii="华文细黑" w:eastAsia="华文细黑" w:hAnsi="华文细黑" w:hint="eastAsia"/>
          <w:sz w:val="24"/>
          <w:szCs w:val="24"/>
        </w:rPr>
        <w:t>不少于</w:t>
      </w:r>
      <w:r>
        <w:rPr>
          <w:rFonts w:ascii="华文细黑" w:eastAsia="华文细黑" w:hAnsi="华文细黑"/>
          <w:sz w:val="24"/>
          <w:szCs w:val="24"/>
        </w:rPr>
        <w:t>3</w:t>
      </w:r>
      <w:r>
        <w:rPr>
          <w:rFonts w:ascii="华文细黑" w:eastAsia="华文细黑" w:hAnsi="华文细黑" w:hint="eastAsia"/>
          <w:sz w:val="24"/>
          <w:szCs w:val="24"/>
        </w:rPr>
        <w:t>人</w:t>
      </w:r>
      <w:r w:rsidRPr="005D0ADA">
        <w:rPr>
          <w:rFonts w:ascii="华文细黑" w:eastAsia="华文细黑" w:hAnsi="华文细黑" w:hint="eastAsia"/>
          <w:sz w:val="24"/>
          <w:szCs w:val="24"/>
        </w:rPr>
        <w:t>）</w:t>
      </w:r>
      <w:r>
        <w:rPr>
          <w:rFonts w:ascii="华文细黑" w:eastAsia="华文细黑" w:hAnsi="华文细黑" w:hint="eastAsia"/>
          <w:sz w:val="24"/>
          <w:szCs w:val="24"/>
        </w:rPr>
        <w:t>或社团</w:t>
      </w:r>
      <w:r w:rsidRPr="005D0ADA">
        <w:rPr>
          <w:rFonts w:ascii="华文细黑" w:eastAsia="华文细黑" w:hAnsi="华文细黑" w:hint="eastAsia"/>
          <w:sz w:val="24"/>
          <w:szCs w:val="24"/>
        </w:rPr>
        <w:t>提出申报，经学校团委盖章</w:t>
      </w:r>
      <w:r>
        <w:rPr>
          <w:rFonts w:ascii="华文细黑" w:eastAsia="华文细黑" w:hAnsi="华文细黑" w:hint="eastAsia"/>
          <w:sz w:val="24"/>
          <w:szCs w:val="24"/>
        </w:rPr>
        <w:t>审批</w:t>
      </w:r>
      <w:r w:rsidRPr="005D0ADA">
        <w:rPr>
          <w:rFonts w:ascii="华文细黑" w:eastAsia="华文细黑" w:hAnsi="华文细黑" w:hint="eastAsia"/>
          <w:sz w:val="24"/>
          <w:szCs w:val="24"/>
        </w:rPr>
        <w:t>。</w:t>
      </w:r>
    </w:p>
    <w:p w:rsidR="006039B0" w:rsidRPr="00BC4116" w:rsidRDefault="006039B0" w:rsidP="00B96154">
      <w:pPr>
        <w:pStyle w:val="ListParagraph"/>
        <w:numPr>
          <w:ilvl w:val="0"/>
          <w:numId w:val="10"/>
        </w:numPr>
        <w:adjustRightInd w:val="0"/>
        <w:snapToGrid w:val="0"/>
        <w:spacing w:line="400" w:lineRule="exact"/>
        <w:ind w:left="357" w:firstLineChars="0" w:hanging="357"/>
        <w:rPr>
          <w:rFonts w:ascii="华文细黑" w:eastAsia="华文细黑" w:hAnsi="华文细黑"/>
          <w:sz w:val="24"/>
          <w:szCs w:val="24"/>
        </w:rPr>
      </w:pPr>
      <w:r w:rsidRPr="00BC4116">
        <w:rPr>
          <w:rFonts w:ascii="华文细黑" w:eastAsia="华文细黑" w:hAnsi="华文细黑" w:hint="eastAsia"/>
          <w:sz w:val="24"/>
          <w:szCs w:val="24"/>
        </w:rPr>
        <w:t>申报的实践</w:t>
      </w:r>
      <w:r>
        <w:rPr>
          <w:rFonts w:ascii="华文细黑" w:eastAsia="华文细黑" w:hAnsi="华文细黑" w:hint="eastAsia"/>
          <w:sz w:val="24"/>
          <w:szCs w:val="24"/>
        </w:rPr>
        <w:t>活动须在</w:t>
      </w:r>
      <w:r w:rsidRPr="00BC4116">
        <w:rPr>
          <w:rFonts w:ascii="华文细黑" w:eastAsia="华文细黑" w:hAnsi="华文细黑"/>
          <w:sz w:val="24"/>
          <w:szCs w:val="24"/>
        </w:rPr>
        <w:t>201</w:t>
      </w:r>
      <w:r>
        <w:rPr>
          <w:rFonts w:ascii="华文细黑" w:eastAsia="华文细黑" w:hAnsi="华文细黑"/>
          <w:sz w:val="24"/>
          <w:szCs w:val="24"/>
        </w:rPr>
        <w:t>4</w:t>
      </w:r>
      <w:r w:rsidRPr="00BC4116">
        <w:rPr>
          <w:rFonts w:ascii="华文细黑" w:eastAsia="华文细黑" w:hAnsi="华文细黑" w:hint="eastAsia"/>
          <w:sz w:val="24"/>
          <w:szCs w:val="24"/>
        </w:rPr>
        <w:t>年</w:t>
      </w:r>
      <w:r w:rsidRPr="00BC4116">
        <w:rPr>
          <w:rFonts w:ascii="华文细黑" w:eastAsia="华文细黑" w:hAnsi="华文细黑"/>
          <w:sz w:val="24"/>
          <w:szCs w:val="24"/>
        </w:rPr>
        <w:t>1</w:t>
      </w:r>
      <w:r w:rsidRPr="00BC4116">
        <w:rPr>
          <w:rFonts w:ascii="华文细黑" w:eastAsia="华文细黑" w:hAnsi="华文细黑" w:hint="eastAsia"/>
          <w:sz w:val="24"/>
          <w:szCs w:val="24"/>
        </w:rPr>
        <w:t>月至</w:t>
      </w:r>
      <w:r w:rsidRPr="00BC4116">
        <w:rPr>
          <w:rFonts w:ascii="华文细黑" w:eastAsia="华文细黑" w:hAnsi="华文细黑"/>
          <w:sz w:val="24"/>
          <w:szCs w:val="24"/>
        </w:rPr>
        <w:t>9</w:t>
      </w:r>
      <w:r w:rsidRPr="00BC4116">
        <w:rPr>
          <w:rFonts w:ascii="华文细黑" w:eastAsia="华文细黑" w:hAnsi="华文细黑" w:hint="eastAsia"/>
          <w:sz w:val="24"/>
          <w:szCs w:val="24"/>
        </w:rPr>
        <w:t>月期间</w:t>
      </w:r>
      <w:r>
        <w:rPr>
          <w:rFonts w:ascii="华文细黑" w:eastAsia="华文细黑" w:hAnsi="华文细黑" w:hint="eastAsia"/>
          <w:sz w:val="24"/>
          <w:szCs w:val="24"/>
        </w:rPr>
        <w:t>实施并</w:t>
      </w:r>
      <w:r w:rsidRPr="00BC4116">
        <w:rPr>
          <w:rFonts w:ascii="华文细黑" w:eastAsia="华文细黑" w:hAnsi="华文细黑" w:hint="eastAsia"/>
          <w:sz w:val="24"/>
          <w:szCs w:val="24"/>
        </w:rPr>
        <w:t>完成。</w:t>
      </w:r>
    </w:p>
    <w:p w:rsidR="006039B0" w:rsidRDefault="006039B0" w:rsidP="00B96154">
      <w:pPr>
        <w:pStyle w:val="ListParagraph"/>
        <w:numPr>
          <w:ilvl w:val="0"/>
          <w:numId w:val="10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sz w:val="24"/>
          <w:szCs w:val="24"/>
        </w:rPr>
      </w:pPr>
      <w:r w:rsidRPr="00BC4116">
        <w:rPr>
          <w:rFonts w:ascii="华文细黑" w:eastAsia="华文细黑" w:hAnsi="华文细黑" w:hint="eastAsia"/>
          <w:sz w:val="24"/>
          <w:szCs w:val="24"/>
        </w:rPr>
        <w:t>同一</w:t>
      </w:r>
      <w:r>
        <w:rPr>
          <w:rFonts w:ascii="华文细黑" w:eastAsia="华文细黑" w:hAnsi="华文细黑" w:hint="eastAsia"/>
          <w:sz w:val="24"/>
          <w:szCs w:val="24"/>
        </w:rPr>
        <w:t>实践活动</w:t>
      </w:r>
      <w:r w:rsidRPr="00BC4116">
        <w:rPr>
          <w:rFonts w:ascii="华文细黑" w:eastAsia="华文细黑" w:hAnsi="华文细黑" w:hint="eastAsia"/>
          <w:sz w:val="24"/>
          <w:szCs w:val="24"/>
        </w:rPr>
        <w:t>不可连续两年申报奖项。</w:t>
      </w:r>
    </w:p>
    <w:p w:rsidR="006039B0" w:rsidRPr="008E0875" w:rsidRDefault="006039B0" w:rsidP="00B96154">
      <w:pPr>
        <w:pStyle w:val="ListParagraph"/>
        <w:adjustRightInd w:val="0"/>
        <w:snapToGrid w:val="0"/>
        <w:spacing w:line="400" w:lineRule="exact"/>
        <w:ind w:left="360" w:firstLineChars="0" w:firstLine="0"/>
        <w:rPr>
          <w:rFonts w:ascii="华文细黑" w:eastAsia="华文细黑" w:hAnsi="华文细黑"/>
          <w:sz w:val="24"/>
          <w:szCs w:val="24"/>
        </w:rPr>
      </w:pPr>
    </w:p>
    <w:p w:rsidR="006039B0" w:rsidRPr="00C96983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四</w:t>
      </w:r>
      <w:r w:rsidRPr="00C96983">
        <w:rPr>
          <w:rFonts w:ascii="华文细黑" w:eastAsia="华文细黑" w:hAnsi="华文细黑" w:hint="eastAsia"/>
          <w:b/>
          <w:sz w:val="24"/>
          <w:szCs w:val="24"/>
        </w:rPr>
        <w:t>、申报方法</w:t>
      </w:r>
    </w:p>
    <w:tbl>
      <w:tblPr>
        <w:tblW w:w="988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0A0"/>
      </w:tblPr>
      <w:tblGrid>
        <w:gridCol w:w="1561"/>
        <w:gridCol w:w="4217"/>
        <w:gridCol w:w="4111"/>
      </w:tblGrid>
      <w:tr w:rsidR="006039B0" w:rsidRPr="004F5265" w:rsidTr="004F5265">
        <w:tc>
          <w:tcPr>
            <w:tcW w:w="1561" w:type="dxa"/>
            <w:tcBorders>
              <w:bottom w:val="single" w:sz="18" w:space="0" w:color="F79646"/>
            </w:tcBorders>
            <w:shd w:val="clear" w:color="auto" w:fill="F79646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 w:cs="宋体"/>
                <w:b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4217" w:type="dxa"/>
            <w:tcBorders>
              <w:bottom w:val="single" w:sz="18" w:space="0" w:color="F79646"/>
            </w:tcBorders>
            <w:shd w:val="clear" w:color="auto" w:fill="F79646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 w:cs="宋体"/>
                <w:b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cs="宋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4111" w:type="dxa"/>
            <w:tcBorders>
              <w:bottom w:val="single" w:sz="18" w:space="0" w:color="F79646"/>
            </w:tcBorders>
            <w:shd w:val="clear" w:color="auto" w:fill="F79646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 w:cs="宋体"/>
                <w:b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cs="宋体" w:hint="eastAsia"/>
                <w:b/>
                <w:bCs/>
                <w:sz w:val="24"/>
                <w:szCs w:val="24"/>
              </w:rPr>
              <w:t>提交文件</w:t>
            </w:r>
          </w:p>
        </w:tc>
      </w:tr>
      <w:tr w:rsidR="006039B0" w:rsidRPr="004F5265" w:rsidTr="004F5265">
        <w:trPr>
          <w:trHeight w:val="20"/>
        </w:trPr>
        <w:tc>
          <w:tcPr>
            <w:tcW w:w="1561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jc w:val="center"/>
              <w:rPr>
                <w:rFonts w:ascii="华文细黑" w:eastAsia="华文细黑" w:hAnsi="华文细黑" w:cs="宋体"/>
                <w:b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5"/>
                <w:attr w:name="Year" w:val="2014"/>
              </w:smartTagPr>
              <w:r w:rsidRPr="004F5265">
                <w:rPr>
                  <w:rFonts w:ascii="华文细黑" w:eastAsia="华文细黑" w:hAnsi="华文细黑" w:cs="宋体"/>
                  <w:bCs/>
                  <w:sz w:val="24"/>
                  <w:szCs w:val="24"/>
                </w:rPr>
                <w:t>5</w:t>
              </w:r>
              <w:r w:rsidRPr="004F5265">
                <w:rPr>
                  <w:rFonts w:ascii="华文细黑" w:eastAsia="华文细黑" w:hAnsi="华文细黑" w:cs="宋体" w:hint="eastAsia"/>
                  <w:bCs/>
                  <w:sz w:val="24"/>
                  <w:szCs w:val="24"/>
                </w:rPr>
                <w:t>月</w:t>
              </w:r>
              <w:r w:rsidRPr="004F5265">
                <w:rPr>
                  <w:rFonts w:ascii="华文细黑" w:eastAsia="华文细黑" w:hAnsi="华文细黑" w:cs="宋体"/>
                  <w:bCs/>
                  <w:sz w:val="24"/>
                  <w:szCs w:val="24"/>
                </w:rPr>
                <w:t>20</w:t>
              </w:r>
              <w:r w:rsidRPr="004F5265">
                <w:rPr>
                  <w:rFonts w:ascii="华文细黑" w:eastAsia="华文细黑" w:hAnsi="华文细黑" w:cs="宋体" w:hint="eastAsia"/>
                  <w:bCs/>
                  <w:sz w:val="24"/>
                  <w:szCs w:val="24"/>
                </w:rPr>
                <w:t>日</w:t>
              </w:r>
            </w:smartTag>
            <w:r w:rsidRPr="004F5265">
              <w:rPr>
                <w:rFonts w:ascii="华文细黑" w:eastAsia="华文细黑" w:hAnsi="华文细黑" w:cs="宋体" w:hint="eastAsia"/>
                <w:bCs/>
                <w:sz w:val="24"/>
                <w:szCs w:val="24"/>
              </w:rPr>
              <w:t>前</w:t>
            </w:r>
          </w:p>
        </w:tc>
        <w:tc>
          <w:tcPr>
            <w:tcW w:w="4217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sz w:val="24"/>
                <w:szCs w:val="24"/>
              </w:rPr>
              <w:t>实践团队</w:t>
            </w: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填写《申报表》提交至校团委</w:t>
            </w:r>
          </w:p>
        </w:tc>
        <w:tc>
          <w:tcPr>
            <w:tcW w:w="4111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rPr>
                <w:rFonts w:ascii="华文细黑" w:eastAsia="华文细黑" w:hAnsi="华文细黑" w:cs="宋体"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cs="宋体" w:hint="eastAsia"/>
                <w:bCs/>
                <w:sz w:val="24"/>
                <w:szCs w:val="24"/>
              </w:rPr>
              <w:t>《申报表》</w:t>
            </w:r>
            <w:r w:rsidRPr="004F5265">
              <w:rPr>
                <w:rFonts w:ascii="华文细黑" w:eastAsia="华文细黑" w:hAnsi="华文细黑" w:cs="宋体"/>
                <w:bCs/>
                <w:sz w:val="24"/>
                <w:szCs w:val="24"/>
              </w:rPr>
              <w:t>word(</w:t>
            </w:r>
            <w:r w:rsidRPr="004F5265">
              <w:rPr>
                <w:rFonts w:ascii="华文细黑" w:eastAsia="华文细黑" w:hAnsi="华文细黑" w:cs="宋体" w:hint="eastAsia"/>
                <w:bCs/>
                <w:sz w:val="24"/>
                <w:szCs w:val="24"/>
              </w:rPr>
              <w:t>助学支教</w:t>
            </w:r>
            <w:r w:rsidRPr="004F5265">
              <w:rPr>
                <w:rFonts w:ascii="华文细黑" w:eastAsia="华文细黑" w:hAnsi="华文细黑" w:cs="宋体"/>
                <w:bCs/>
                <w:sz w:val="24"/>
                <w:szCs w:val="24"/>
              </w:rPr>
              <w:t>/</w:t>
            </w:r>
            <w:r w:rsidRPr="004F5265">
              <w:rPr>
                <w:rFonts w:ascii="华文细黑" w:eastAsia="华文细黑" w:hAnsi="华文细黑" w:cs="宋体" w:hint="eastAsia"/>
                <w:bCs/>
                <w:sz w:val="24"/>
                <w:szCs w:val="24"/>
              </w:rPr>
              <w:t>教师培训</w:t>
            </w:r>
            <w:r w:rsidRPr="004F5265">
              <w:rPr>
                <w:rFonts w:ascii="华文细黑" w:eastAsia="华文细黑" w:hAnsi="华文细黑" w:cs="宋体"/>
                <w:bCs/>
                <w:sz w:val="24"/>
                <w:szCs w:val="24"/>
              </w:rPr>
              <w:t>)</w:t>
            </w:r>
          </w:p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rPr>
                <w:rFonts w:ascii="华文细黑" w:eastAsia="华文细黑" w:hAnsi="华文细黑" w:cs="宋体"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cs="宋体" w:hint="eastAsia"/>
                <w:bCs/>
                <w:sz w:val="24"/>
                <w:szCs w:val="24"/>
              </w:rPr>
              <w:t>《申报表》团委盖章彩色扫描</w:t>
            </w:r>
            <w:r w:rsidRPr="004F5265">
              <w:rPr>
                <w:rFonts w:ascii="华文细黑" w:eastAsia="华文细黑" w:hAnsi="华文细黑" w:cs="宋体"/>
                <w:bCs/>
                <w:sz w:val="24"/>
                <w:szCs w:val="24"/>
              </w:rPr>
              <w:t>PDF</w:t>
            </w:r>
          </w:p>
        </w:tc>
      </w:tr>
      <w:tr w:rsidR="006039B0" w:rsidRPr="004F5265" w:rsidTr="004F5265">
        <w:trPr>
          <w:trHeight w:val="20"/>
        </w:trPr>
        <w:tc>
          <w:tcPr>
            <w:tcW w:w="1561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jc w:val="center"/>
              <w:rPr>
                <w:rFonts w:ascii="华文细黑" w:eastAsia="华文细黑" w:hAnsi="华文细黑" w:cs="宋体"/>
                <w:b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9"/>
                <w:attr w:name="Year" w:val="2014"/>
              </w:smartTagPr>
              <w:r w:rsidRPr="004F5265">
                <w:rPr>
                  <w:rFonts w:ascii="华文细黑" w:eastAsia="华文细黑" w:hAnsi="华文细黑" w:cs="宋体"/>
                  <w:bCs/>
                  <w:sz w:val="24"/>
                  <w:szCs w:val="24"/>
                </w:rPr>
                <w:t>9</w:t>
              </w:r>
              <w:r w:rsidRPr="004F5265">
                <w:rPr>
                  <w:rFonts w:ascii="华文细黑" w:eastAsia="华文细黑" w:hAnsi="华文细黑" w:cs="宋体" w:hint="eastAsia"/>
                  <w:bCs/>
                  <w:sz w:val="24"/>
                  <w:szCs w:val="24"/>
                </w:rPr>
                <w:t>月</w:t>
              </w:r>
              <w:r w:rsidRPr="004F5265">
                <w:rPr>
                  <w:rFonts w:ascii="华文细黑" w:eastAsia="华文细黑" w:hAnsi="华文细黑" w:cs="宋体"/>
                  <w:bCs/>
                  <w:sz w:val="24"/>
                  <w:szCs w:val="24"/>
                </w:rPr>
                <w:t>20</w:t>
              </w:r>
              <w:r w:rsidRPr="004F5265">
                <w:rPr>
                  <w:rFonts w:ascii="华文细黑" w:eastAsia="华文细黑" w:hAnsi="华文细黑" w:cs="宋体" w:hint="eastAsia"/>
                  <w:bCs/>
                  <w:sz w:val="24"/>
                  <w:szCs w:val="24"/>
                </w:rPr>
                <w:t>日</w:t>
              </w:r>
            </w:smartTag>
            <w:r w:rsidRPr="004F5265">
              <w:rPr>
                <w:rFonts w:ascii="华文细黑" w:eastAsia="华文细黑" w:hAnsi="华文细黑" w:cs="宋体" w:hint="eastAsia"/>
                <w:bCs/>
                <w:sz w:val="24"/>
                <w:szCs w:val="24"/>
              </w:rPr>
              <w:t>前</w:t>
            </w:r>
          </w:p>
        </w:tc>
        <w:tc>
          <w:tcPr>
            <w:tcW w:w="4217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rPr>
                <w:rFonts w:ascii="华文细黑" w:eastAsia="华文细黑" w:hAnsi="华文细黑" w:cs="宋体"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cs="宋体" w:hint="eastAsia"/>
                <w:bCs/>
                <w:sz w:val="24"/>
                <w:szCs w:val="24"/>
              </w:rPr>
              <w:t>实践团队提交项目报告至校团委</w:t>
            </w:r>
          </w:p>
        </w:tc>
        <w:tc>
          <w:tcPr>
            <w:tcW w:w="4111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rPr>
                <w:rFonts w:ascii="华文细黑" w:eastAsia="华文细黑" w:hAnsi="华文细黑" w:cs="宋体"/>
                <w:bCs/>
                <w:sz w:val="24"/>
              </w:rPr>
            </w:pPr>
            <w:r w:rsidRPr="004F5265">
              <w:rPr>
                <w:rFonts w:ascii="华文细黑" w:eastAsia="华文细黑" w:hAnsi="华文细黑" w:cs="宋体" w:hint="eastAsia"/>
                <w:bCs/>
                <w:sz w:val="24"/>
              </w:rPr>
              <w:t>《实践报告》</w:t>
            </w:r>
            <w:r w:rsidRPr="004F5265">
              <w:rPr>
                <w:rFonts w:ascii="华文细黑" w:eastAsia="华文细黑" w:hAnsi="华文细黑" w:cs="宋体"/>
                <w:bCs/>
                <w:sz w:val="24"/>
              </w:rPr>
              <w:t>word</w:t>
            </w:r>
          </w:p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rPr>
                <w:rFonts w:ascii="华文细黑" w:eastAsia="华文细黑" w:hAnsi="华文细黑" w:cs="宋体"/>
                <w:bCs/>
                <w:sz w:val="24"/>
              </w:rPr>
            </w:pPr>
            <w:r w:rsidRPr="004F5265">
              <w:rPr>
                <w:rFonts w:ascii="华文细黑" w:eastAsia="华文细黑" w:hAnsi="华文细黑" w:cs="宋体" w:hint="eastAsia"/>
                <w:bCs/>
                <w:sz w:val="24"/>
              </w:rPr>
              <w:t>《项目成果统计表》</w:t>
            </w:r>
            <w:r w:rsidRPr="004F5265">
              <w:rPr>
                <w:rFonts w:ascii="华文细黑" w:eastAsia="华文细黑" w:hAnsi="华文细黑" w:cs="宋体"/>
                <w:bCs/>
                <w:sz w:val="24"/>
              </w:rPr>
              <w:t>word</w:t>
            </w:r>
          </w:p>
          <w:p w:rsidR="006039B0" w:rsidRPr="004F5265" w:rsidRDefault="006039B0" w:rsidP="004F5265">
            <w:pPr>
              <w:adjustRightInd w:val="0"/>
              <w:snapToGrid w:val="0"/>
              <w:spacing w:line="360" w:lineRule="exact"/>
              <w:ind w:firstLineChars="50" w:firstLine="120"/>
              <w:rPr>
                <w:rFonts w:ascii="华文细黑" w:eastAsia="华文细黑" w:hAnsi="华文细黑" w:cs="宋体"/>
                <w:bCs/>
                <w:sz w:val="24"/>
              </w:rPr>
            </w:pPr>
            <w:r w:rsidRPr="004F5265">
              <w:rPr>
                <w:rFonts w:ascii="华文细黑" w:eastAsia="华文细黑" w:hAnsi="华文细黑" w:cs="宋体" w:hint="eastAsia"/>
                <w:bCs/>
                <w:sz w:val="24"/>
              </w:rPr>
              <w:t>精选照片、视频光盘</w:t>
            </w:r>
          </w:p>
        </w:tc>
      </w:tr>
    </w:tbl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五、进度安排</w:t>
      </w: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noProof/>
        </w:rPr>
        <w:pict>
          <v:group id="_x0000_s1026" style="position:absolute;left:0;text-align:left;margin-left:-62.55pt;margin-top:1.65pt;width:570.6pt;height:113.6pt;z-index:251658240" coordorigin="455,6516" coordsize="11412,2351">
            <v:roundrect id="_x0000_s1027" style="position:absolute;left:3545;top:6516;width:1497;height:2206" arcsize="10923f" fillcolor="#e36c0a" strokecolor="#fabf8f" strokeweight="1pt">
              <v:fill color2="#fde9d9"/>
              <v:shadow on="t" type="perspective" color="#974706" opacity=".5" offset="1pt" offset2="-3pt"/>
              <v:textbox style="mso-next-textbox:#_x0000_s1027">
                <w:txbxContent>
                  <w:p w:rsidR="006039B0" w:rsidRPr="004F5265" w:rsidRDefault="006039B0" w:rsidP="00525320">
                    <w:pPr>
                      <w:jc w:val="center"/>
                      <w:rPr>
                        <w:rFonts w:ascii="华文细黑" w:eastAsia="华文细黑" w:hAnsi="华文细黑"/>
                        <w:color w:val="FFFFFF"/>
                      </w:rPr>
                    </w:pPr>
                    <w:smartTag w:uri="urn:schemas-microsoft-com:office:smarttags" w:element="chsdate">
                      <w:smartTagPr>
                        <w:attr w:name="Year" w:val="2014"/>
                        <w:attr w:name="Month" w:val="5"/>
                        <w:attr w:name="Day" w:val="31"/>
                        <w:attr w:name="IsLunarDate" w:val="False"/>
                        <w:attr w:name="IsROCDate" w:val="False"/>
                      </w:smartTagPr>
                      <w:r w:rsidRPr="004F5265">
                        <w:rPr>
                          <w:rFonts w:ascii="华文细黑" w:eastAsia="华文细黑" w:hAnsi="华文细黑"/>
                          <w:color w:val="FFFFFF"/>
                        </w:rPr>
                        <w:t>5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</w:rPr>
                        <w:t>月</w:t>
                      </w:r>
                      <w:r w:rsidRPr="004F5265">
                        <w:rPr>
                          <w:rFonts w:ascii="华文细黑" w:eastAsia="华文细黑" w:hAnsi="华文细黑"/>
                          <w:color w:val="FFFFFF"/>
                        </w:rPr>
                        <w:t>31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</w:rPr>
                        <w:t>日</w:t>
                      </w:r>
                    </w:smartTag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前</w:t>
                    </w:r>
                    <w:r w:rsidRPr="004F5265">
                      <w:rPr>
                        <w:rFonts w:ascii="华文细黑" w:eastAsia="华文细黑" w:hAnsi="华文细黑"/>
                        <w:color w:val="FFFFFF"/>
                      </w:rPr>
                      <w:t xml:space="preserve"> </w:t>
                    </w:r>
                  </w:p>
                  <w:p w:rsidR="006039B0" w:rsidRPr="004F5265" w:rsidRDefault="006039B0" w:rsidP="00525320">
                    <w:pPr>
                      <w:jc w:val="left"/>
                      <w:rPr>
                        <w:rFonts w:ascii="黑体" w:eastAsia="黑体" w:hAnsi="黑体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校团委提交《申报表》</w:t>
                    </w:r>
                    <w:r w:rsidRPr="004F5265">
                      <w:rPr>
                        <w:rFonts w:ascii="黑体" w:eastAsia="黑体" w:hAnsi="黑体" w:hint="eastAsia"/>
                        <w:color w:val="FFFFFF"/>
                      </w:rPr>
                      <w:t>至组委会</w:t>
                    </w:r>
                  </w:p>
                  <w:p w:rsidR="006039B0" w:rsidRPr="004F5265" w:rsidRDefault="006039B0" w:rsidP="00525320">
                    <w:pPr>
                      <w:rPr>
                        <w:rFonts w:ascii="黑体" w:eastAsia="黑体" w:hAnsi="黑体"/>
                        <w:color w:val="FFFFFF"/>
                      </w:rPr>
                    </w:pPr>
                  </w:p>
                </w:txbxContent>
              </v:textbox>
            </v:roundrect>
            <v:roundrect id="_x0000_s1028" style="position:absolute;left:5089;top:6533;width:1606;height:2207" arcsize="10923f" fillcolor="#f79646" strokecolor="#fabf8f" strokeweight="1pt">
              <v:fill color2="#fde9d9"/>
              <v:shadow on="t" type="perspective" color="#974706" opacity=".5" offset="1pt" offset2="-3pt"/>
              <v:textbox style="mso-next-textbox:#_x0000_s1028">
                <w:txbxContent>
                  <w:p w:rsidR="006039B0" w:rsidRPr="004F5265" w:rsidRDefault="006039B0" w:rsidP="00266304">
                    <w:pPr>
                      <w:rPr>
                        <w:rFonts w:ascii="华文细黑" w:eastAsia="华文细黑" w:hAnsi="华文细黑"/>
                        <w:color w:val="FFFFFF"/>
                      </w:rPr>
                    </w:pPr>
                    <w:smartTag w:uri="urn:schemas-microsoft-com:office:smarttags" w:element="chsdate">
                      <w:smartTagPr>
                        <w:attr w:name="Year" w:val="2014"/>
                        <w:attr w:name="Month" w:val="9"/>
                        <w:attr w:name="Day" w:val="20"/>
                        <w:attr w:name="IsLunarDate" w:val="False"/>
                        <w:attr w:name="IsROCDate" w:val="False"/>
                      </w:smartTagPr>
                      <w:r w:rsidRPr="004F5265">
                        <w:rPr>
                          <w:rFonts w:ascii="华文细黑" w:eastAsia="华文细黑" w:hAnsi="华文细黑"/>
                          <w:color w:val="FFFFFF"/>
                        </w:rPr>
                        <w:t>9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</w:rPr>
                        <w:t>月</w:t>
                      </w:r>
                      <w:r w:rsidRPr="004F5265">
                        <w:rPr>
                          <w:rFonts w:ascii="华文细黑" w:eastAsia="华文细黑" w:hAnsi="华文细黑"/>
                          <w:color w:val="FFFFFF"/>
                        </w:rPr>
                        <w:t>20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</w:rPr>
                        <w:t>日</w:t>
                      </w:r>
                    </w:smartTag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前</w:t>
                    </w:r>
                  </w:p>
                  <w:p w:rsidR="006039B0" w:rsidRPr="004F5265" w:rsidRDefault="006039B0" w:rsidP="00525320">
                    <w:pPr>
                      <w:jc w:val="left"/>
                      <w:rPr>
                        <w:rFonts w:ascii="华文细黑" w:eastAsia="华文细黑" w:hAnsi="华文细黑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实践团队提交《实践报告》、《项目成果统计表》至校团委</w:t>
                    </w:r>
                  </w:p>
                  <w:p w:rsidR="006039B0" w:rsidRPr="004F5265" w:rsidRDefault="006039B0" w:rsidP="00525320">
                    <w:pPr>
                      <w:rPr>
                        <w:rFonts w:ascii="黑体" w:eastAsia="黑体" w:hAnsi="黑体"/>
                        <w:color w:val="FFFFFF"/>
                      </w:rPr>
                    </w:pPr>
                  </w:p>
                </w:txbxContent>
              </v:textbox>
            </v:roundrect>
            <v:roundrect id="_x0000_s1029" style="position:absolute;left:10431;top:6516;width:1436;height:2207" arcsize="10923f" fillcolor="#e36c0a" strokecolor="#fabf8f" strokeweight="1pt">
              <v:fill color2="#fde9d9"/>
              <v:shadow on="t" type="perspective" color="#974706" opacity=".5" offset="1pt" offset2="-3pt"/>
              <v:textbox style="mso-next-textbox:#_x0000_s1029">
                <w:txbxContent>
                  <w:p w:rsidR="006039B0" w:rsidRPr="004F5265" w:rsidRDefault="006039B0" w:rsidP="00525320">
                    <w:pPr>
                      <w:jc w:val="center"/>
                      <w:rPr>
                        <w:rFonts w:ascii="华文细黑" w:eastAsia="华文细黑" w:hAnsi="华文细黑"/>
                        <w:color w:val="FFFFFF"/>
                        <w:w w:val="90"/>
                      </w:rPr>
                    </w:pPr>
                    <w:r w:rsidRPr="004F5265">
                      <w:rPr>
                        <w:rFonts w:ascii="华文细黑" w:eastAsia="华文细黑" w:hAnsi="华文细黑"/>
                        <w:color w:val="FFFFFF"/>
                        <w:w w:val="90"/>
                      </w:rPr>
                      <w:t>2015</w:t>
                    </w:r>
                    <w:r w:rsidRPr="004F5265">
                      <w:rPr>
                        <w:rFonts w:ascii="华文细黑" w:eastAsia="华文细黑" w:hAnsi="华文细黑" w:hint="eastAsia"/>
                        <w:color w:val="FFFFFF"/>
                        <w:w w:val="90"/>
                      </w:rPr>
                      <w:t>年</w:t>
                    </w:r>
                    <w:r w:rsidRPr="004F5265">
                      <w:rPr>
                        <w:rFonts w:ascii="华文细黑" w:eastAsia="华文细黑" w:hAnsi="华文细黑"/>
                        <w:color w:val="FFFFFF"/>
                        <w:w w:val="90"/>
                      </w:rPr>
                      <w:t>3</w:t>
                    </w:r>
                    <w:r w:rsidRPr="004F5265">
                      <w:rPr>
                        <w:rFonts w:ascii="华文细黑" w:eastAsia="华文细黑" w:hAnsi="华文细黑" w:hint="eastAsia"/>
                        <w:color w:val="FFFFFF"/>
                        <w:w w:val="90"/>
                      </w:rPr>
                      <w:t>月</w:t>
                    </w:r>
                  </w:p>
                  <w:p w:rsidR="006039B0" w:rsidRPr="004F5265" w:rsidRDefault="006039B0" w:rsidP="00525320">
                    <w:pPr>
                      <w:jc w:val="center"/>
                      <w:rPr>
                        <w:rFonts w:ascii="华文细黑" w:eastAsia="华文细黑" w:hAnsi="华文细黑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颁奖典礼</w:t>
                    </w:r>
                  </w:p>
                  <w:p w:rsidR="006039B0" w:rsidRPr="004F5265" w:rsidRDefault="006039B0" w:rsidP="00525320">
                    <w:pPr>
                      <w:rPr>
                        <w:rFonts w:ascii="黑体" w:eastAsia="黑体" w:hAnsi="黑体"/>
                        <w:color w:val="FFFFFF"/>
                      </w:rPr>
                    </w:pPr>
                  </w:p>
                </w:txbxContent>
              </v:textbox>
            </v:roundrect>
            <v:roundrect id="_x0000_s1030" style="position:absolute;left:9121;top:6529;width:1273;height:2207" arcsize="10923f" fillcolor="#f79646" strokecolor="#fabf8f" strokeweight="1pt">
              <v:fill color2="#fde9d9"/>
              <v:shadow on="t" type="perspective" color="#974706" opacity=".5" offset="1pt" offset2="-3pt"/>
              <v:textbox style="mso-next-textbox:#_x0000_s1030">
                <w:txbxContent>
                  <w:p w:rsidR="006039B0" w:rsidRPr="004F5265" w:rsidRDefault="006039B0" w:rsidP="00525320">
                    <w:pPr>
                      <w:jc w:val="center"/>
                      <w:rPr>
                        <w:rFonts w:ascii="华文细黑" w:eastAsia="华文细黑" w:hAnsi="华文细黑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/>
                        <w:color w:val="FFFFFF"/>
                      </w:rPr>
                      <w:t>11-12</w:t>
                    </w: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月</w:t>
                    </w:r>
                  </w:p>
                  <w:p w:rsidR="006039B0" w:rsidRPr="004F5265" w:rsidRDefault="006039B0" w:rsidP="00525320">
                    <w:pPr>
                      <w:jc w:val="center"/>
                      <w:rPr>
                        <w:rFonts w:ascii="华文细黑" w:eastAsia="华文细黑" w:hAnsi="华文细黑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专家评审</w:t>
                    </w:r>
                  </w:p>
                  <w:p w:rsidR="006039B0" w:rsidRPr="004F5265" w:rsidRDefault="006039B0" w:rsidP="00525320">
                    <w:pPr>
                      <w:rPr>
                        <w:rFonts w:ascii="黑体" w:eastAsia="黑体" w:hAnsi="黑体"/>
                        <w:color w:val="FFFFFF"/>
                      </w:rPr>
                    </w:pPr>
                  </w:p>
                </w:txbxContent>
              </v:textbox>
            </v:roundrect>
            <v:roundrect id="_x0000_s1031" style="position:absolute;left:6742;top:6529;width:2329;height:2206" arcsize="10923f" fillcolor="#e36c0a" strokecolor="#fabf8f" strokeweight="1pt">
              <v:fill color2="#fde9d9"/>
              <v:shadow on="t" type="perspective" color="#974706" opacity=".5" offset="1pt" offset2="-3pt"/>
              <v:textbox style="mso-next-textbox:#_x0000_s1031">
                <w:txbxContent>
                  <w:p w:rsidR="006039B0" w:rsidRPr="004F5265" w:rsidRDefault="006039B0" w:rsidP="00525320">
                    <w:pPr>
                      <w:spacing w:line="300" w:lineRule="exact"/>
                      <w:jc w:val="distribute"/>
                      <w:rPr>
                        <w:rFonts w:ascii="华文细黑" w:eastAsia="华文细黑" w:hAnsi="华文细黑"/>
                        <w:color w:val="FFFFFF"/>
                        <w:w w:val="90"/>
                      </w:rPr>
                    </w:pPr>
                    <w:smartTag w:uri="urn:schemas-microsoft-com:office:smarttags" w:element="chsdate">
                      <w:smartTagPr>
                        <w:attr w:name="Year" w:val="2014"/>
                        <w:attr w:name="Month" w:val="9"/>
                        <w:attr w:name="Day" w:val="20"/>
                        <w:attr w:name="IsLunarDate" w:val="False"/>
                        <w:attr w:name="IsROCDate" w:val="False"/>
                      </w:smartTagPr>
                      <w:r w:rsidRPr="004F5265">
                        <w:rPr>
                          <w:rFonts w:ascii="华文细黑" w:eastAsia="华文细黑" w:hAnsi="华文细黑"/>
                          <w:color w:val="FFFFFF"/>
                          <w:w w:val="90"/>
                        </w:rPr>
                        <w:t>9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  <w:w w:val="90"/>
                        </w:rPr>
                        <w:t>月</w:t>
                      </w:r>
                      <w:r w:rsidRPr="004F5265">
                        <w:rPr>
                          <w:rFonts w:ascii="华文细黑" w:eastAsia="华文细黑" w:hAnsi="华文细黑"/>
                          <w:color w:val="FFFFFF"/>
                          <w:w w:val="90"/>
                        </w:rPr>
                        <w:t>20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  <w:w w:val="90"/>
                        </w:rPr>
                        <w:t>日</w:t>
                      </w:r>
                    </w:smartTag>
                    <w:r w:rsidRPr="004F5265">
                      <w:rPr>
                        <w:rFonts w:ascii="华文细黑" w:eastAsia="华文细黑" w:hAnsi="华文细黑"/>
                        <w:color w:val="FFFFFF"/>
                        <w:w w:val="90"/>
                      </w:rPr>
                      <w:t>-</w:t>
                    </w:r>
                    <w:smartTag w:uri="urn:schemas-microsoft-com:office:smarttags" w:element="chsdate">
                      <w:smartTagPr>
                        <w:attr w:name="Year" w:val="2014"/>
                        <w:attr w:name="Month" w:val="10"/>
                        <w:attr w:name="Day" w:val="20"/>
                        <w:attr w:name="IsLunarDate" w:val="False"/>
                        <w:attr w:name="IsROCDate" w:val="False"/>
                      </w:smartTagPr>
                      <w:r w:rsidRPr="004F5265">
                        <w:rPr>
                          <w:rFonts w:ascii="华文细黑" w:eastAsia="华文细黑" w:hAnsi="华文细黑"/>
                          <w:color w:val="FFFFFF"/>
                          <w:w w:val="90"/>
                        </w:rPr>
                        <w:t>10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  <w:w w:val="90"/>
                        </w:rPr>
                        <w:t>月</w:t>
                      </w:r>
                      <w:r w:rsidRPr="004F5265">
                        <w:rPr>
                          <w:rFonts w:ascii="华文细黑" w:eastAsia="华文细黑" w:hAnsi="华文细黑"/>
                          <w:color w:val="FFFFFF"/>
                          <w:w w:val="90"/>
                        </w:rPr>
                        <w:t>20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  <w:w w:val="90"/>
                        </w:rPr>
                        <w:t>日</w:t>
                      </w:r>
                    </w:smartTag>
                  </w:p>
                  <w:p w:rsidR="006039B0" w:rsidRPr="004F5265" w:rsidRDefault="006039B0" w:rsidP="00525320">
                    <w:pPr>
                      <w:spacing w:line="300" w:lineRule="exact"/>
                      <w:rPr>
                        <w:rFonts w:ascii="华文细黑" w:eastAsia="华文细黑" w:hAnsi="华文细黑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校团委完成校级评审，并提交《评分表》、《实践报告》、《项目成果统计表》至组委会</w:t>
                    </w:r>
                  </w:p>
                  <w:p w:rsidR="006039B0" w:rsidRPr="004F5265" w:rsidRDefault="006039B0" w:rsidP="00525320">
                    <w:pPr>
                      <w:rPr>
                        <w:rFonts w:ascii="黑体" w:eastAsia="黑体" w:hAnsi="黑体"/>
                        <w:color w:val="FFFFFF"/>
                      </w:rPr>
                    </w:pPr>
                  </w:p>
                </w:txbxContent>
              </v:textbox>
            </v:roundrect>
            <v:roundrect id="_x0000_s1032" style="position:absolute;left:455;top:6533;width:1490;height:2207" arcsize="10923f" fillcolor="#e36c0a" strokecolor="#fabf8f" strokeweight="1pt">
              <v:fill color2="#fde9d9"/>
              <v:shadow on="t" type="perspective" color="#974706" opacity=".5" offset="1pt" offset2="-3pt"/>
              <v:textbox style="mso-next-textbox:#_x0000_s1032">
                <w:txbxContent>
                  <w:p w:rsidR="006039B0" w:rsidRPr="004F5265" w:rsidRDefault="006039B0" w:rsidP="00525320">
                    <w:pPr>
                      <w:jc w:val="center"/>
                      <w:rPr>
                        <w:rFonts w:ascii="华文细黑" w:eastAsia="华文细黑" w:hAnsi="华文细黑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/>
                        <w:color w:val="FFFFFF"/>
                      </w:rPr>
                      <w:t>5</w:t>
                    </w: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月</w:t>
                    </w:r>
                  </w:p>
                  <w:p w:rsidR="006039B0" w:rsidRPr="004F5265" w:rsidRDefault="006039B0" w:rsidP="00525320">
                    <w:pPr>
                      <w:rPr>
                        <w:rFonts w:ascii="华文细黑" w:eastAsia="华文细黑" w:hAnsi="华文细黑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校团委签署《合作备忘录》，组织团队申报</w:t>
                    </w:r>
                  </w:p>
                  <w:p w:rsidR="006039B0" w:rsidRPr="004F5265" w:rsidRDefault="006039B0" w:rsidP="00525320">
                    <w:pPr>
                      <w:jc w:val="center"/>
                      <w:rPr>
                        <w:rFonts w:ascii="黑体" w:eastAsia="黑体" w:hAnsi="黑体"/>
                        <w:color w:val="FFFFFF"/>
                      </w:rPr>
                    </w:pPr>
                  </w:p>
                </w:txbxContent>
              </v:textbox>
            </v:roundrect>
            <v:roundrect id="_x0000_s1033" style="position:absolute;left:1996;top:6534;width:1497;height:2206" arcsize="10923f" fillcolor="#f79646" strokecolor="#fabf8f" strokeweight="1pt">
              <v:fill color2="#fde9d9"/>
              <v:shadow on="t" type="perspective" color="#974706" opacity=".5" offset="1pt" offset2="-3pt"/>
              <v:textbox style="mso-next-textbox:#_x0000_s1033">
                <w:txbxContent>
                  <w:p w:rsidR="006039B0" w:rsidRPr="004F5265" w:rsidRDefault="006039B0" w:rsidP="00525320">
                    <w:pPr>
                      <w:jc w:val="center"/>
                      <w:rPr>
                        <w:rFonts w:ascii="华文细黑" w:eastAsia="华文细黑" w:hAnsi="华文细黑"/>
                        <w:color w:val="FFFFFF"/>
                      </w:rPr>
                    </w:pPr>
                    <w:smartTag w:uri="urn:schemas-microsoft-com:office:smarttags" w:element="chsdate">
                      <w:smartTagPr>
                        <w:attr w:name="Year" w:val="2014"/>
                        <w:attr w:name="Month" w:val="5"/>
                        <w:attr w:name="Day" w:val="20"/>
                        <w:attr w:name="IsLunarDate" w:val="False"/>
                        <w:attr w:name="IsROCDate" w:val="False"/>
                      </w:smartTagPr>
                      <w:r w:rsidRPr="004F5265">
                        <w:rPr>
                          <w:rFonts w:ascii="华文细黑" w:eastAsia="华文细黑" w:hAnsi="华文细黑"/>
                          <w:color w:val="FFFFFF"/>
                        </w:rPr>
                        <w:t>5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</w:rPr>
                        <w:t>月</w:t>
                      </w:r>
                      <w:r w:rsidRPr="004F5265">
                        <w:rPr>
                          <w:rFonts w:ascii="华文细黑" w:eastAsia="华文细黑" w:hAnsi="华文细黑"/>
                          <w:color w:val="FFFFFF"/>
                        </w:rPr>
                        <w:t>20</w:t>
                      </w:r>
                      <w:r w:rsidRPr="004F5265">
                        <w:rPr>
                          <w:rFonts w:ascii="华文细黑" w:eastAsia="华文细黑" w:hAnsi="华文细黑" w:hint="eastAsia"/>
                          <w:color w:val="FFFFFF"/>
                        </w:rPr>
                        <w:t>日</w:t>
                      </w:r>
                    </w:smartTag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前</w:t>
                    </w:r>
                    <w:r w:rsidRPr="004F5265">
                      <w:rPr>
                        <w:rFonts w:ascii="华文细黑" w:eastAsia="华文细黑" w:hAnsi="华文细黑"/>
                        <w:color w:val="FFFFFF"/>
                      </w:rPr>
                      <w:t xml:space="preserve"> </w:t>
                    </w:r>
                  </w:p>
                  <w:p w:rsidR="006039B0" w:rsidRPr="004F5265" w:rsidRDefault="006039B0" w:rsidP="00525320">
                    <w:pPr>
                      <w:jc w:val="left"/>
                      <w:rPr>
                        <w:rFonts w:ascii="黑体" w:eastAsia="黑体" w:hAnsi="黑体"/>
                        <w:color w:val="FFFFFF"/>
                      </w:rPr>
                    </w:pPr>
                    <w:r w:rsidRPr="004F5265">
                      <w:rPr>
                        <w:rFonts w:ascii="华文细黑" w:eastAsia="华文细黑" w:hAnsi="华文细黑" w:hint="eastAsia"/>
                        <w:color w:val="FFFFFF"/>
                      </w:rPr>
                      <w:t>实践团队提交《申报表》</w:t>
                    </w:r>
                    <w:r w:rsidRPr="004F5265">
                      <w:rPr>
                        <w:rFonts w:ascii="黑体" w:eastAsia="黑体" w:hAnsi="黑体" w:hint="eastAsia"/>
                        <w:color w:val="FFFFFF"/>
                      </w:rPr>
                      <w:t>至校团委</w:t>
                    </w:r>
                  </w:p>
                  <w:p w:rsidR="006039B0" w:rsidRPr="004F5265" w:rsidRDefault="006039B0" w:rsidP="00525320">
                    <w:pPr>
                      <w:rPr>
                        <w:rFonts w:ascii="黑体" w:eastAsia="黑体" w:hAnsi="黑体"/>
                        <w:color w:val="FFFFFF"/>
                      </w:rPr>
                    </w:pPr>
                  </w:p>
                </w:txbxContent>
              </v:textbox>
            </v:round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4" type="#_x0000_t5" style="position:absolute;left:4925;top:8432;width:413;height:457;rotation:90" strokecolor="#f79646" strokeweight="2.5pt">
              <v:shadow color="#868686"/>
            </v:shape>
            <v:shape id="_x0000_s1035" type="#_x0000_t5" style="position:absolute;left:6578;top:8432;width:413;height:457;rotation:90" strokecolor="#e36c0a" strokeweight="2.5pt">
              <v:shadow color="#868686"/>
            </v:shape>
            <v:shape id="_x0000_s1036" type="#_x0000_t5" style="position:absolute;left:10306;top:8432;width:413;height:457;rotation:90" strokecolor="#e36c0a" strokeweight="2.5pt">
              <v:shadow color="#868686"/>
            </v:shape>
            <v:shape id="_x0000_s1037" type="#_x0000_t5" style="position:absolute;left:1760;top:8433;width:413;height:456;rotation:90" strokecolor="#f79646" strokeweight="2.5pt">
              <v:shadow color="#868686"/>
            </v:shape>
            <v:shape id="_x0000_s1038" type="#_x0000_t5" style="position:absolute;left:8946;top:8433;width:413;height:456;rotation:90" strokecolor="#f79646" strokeweight="2.5pt">
              <v:shadow color="#868686"/>
            </v:shape>
            <v:shape id="_x0000_s1039" type="#_x0000_t5" style="position:absolute;left:3364;top:8432;width:413;height:457;rotation:90" strokecolor="#e36c0a" strokeweight="2.5pt">
              <v:shadow color="#868686"/>
            </v:shape>
          </v:group>
        </w:pict>
      </w: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六</w:t>
      </w:r>
      <w:r w:rsidRPr="0056795C">
        <w:rPr>
          <w:rFonts w:ascii="华文细黑" w:eastAsia="华文细黑" w:hAnsi="华文细黑" w:hint="eastAsia"/>
          <w:b/>
          <w:sz w:val="24"/>
          <w:szCs w:val="24"/>
        </w:rPr>
        <w:t>、评审标准</w:t>
      </w:r>
    </w:p>
    <w:tbl>
      <w:tblPr>
        <w:tblW w:w="9131" w:type="dxa"/>
        <w:jc w:val="right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709"/>
        <w:gridCol w:w="7655"/>
        <w:gridCol w:w="767"/>
      </w:tblGrid>
      <w:tr w:rsidR="006039B0" w:rsidRPr="004F5265" w:rsidTr="004F5265">
        <w:trPr>
          <w:trHeight w:val="397"/>
          <w:jc w:val="right"/>
        </w:trPr>
        <w:tc>
          <w:tcPr>
            <w:tcW w:w="709" w:type="dxa"/>
            <w:tcBorders>
              <w:bottom w:val="single" w:sz="18" w:space="0" w:color="F79646"/>
            </w:tcBorders>
            <w:shd w:val="clear" w:color="auto" w:fill="F79646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655" w:type="dxa"/>
            <w:tcBorders>
              <w:bottom w:val="single" w:sz="18" w:space="0" w:color="F79646"/>
            </w:tcBorders>
            <w:shd w:val="clear" w:color="auto" w:fill="F79646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767" w:type="dxa"/>
            <w:tcBorders>
              <w:bottom w:val="single" w:sz="18" w:space="0" w:color="F79646"/>
            </w:tcBorders>
            <w:shd w:val="clear" w:color="auto" w:fill="F79646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b/>
                <w:bCs/>
                <w:sz w:val="24"/>
                <w:szCs w:val="24"/>
              </w:rPr>
              <w:t>分值</w:t>
            </w:r>
          </w:p>
        </w:tc>
      </w:tr>
      <w:tr w:rsidR="006039B0" w:rsidRPr="004F5265" w:rsidTr="004F5265">
        <w:trPr>
          <w:trHeight w:val="397"/>
          <w:jc w:val="right"/>
        </w:trPr>
        <w:tc>
          <w:tcPr>
            <w:tcW w:w="709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left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活动主题：主题明确且具有创新性</w:t>
            </w:r>
          </w:p>
        </w:tc>
        <w:tc>
          <w:tcPr>
            <w:tcW w:w="767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10</w:t>
            </w:r>
          </w:p>
        </w:tc>
      </w:tr>
      <w:tr w:rsidR="006039B0" w:rsidRPr="004F5265" w:rsidTr="004F5265">
        <w:trPr>
          <w:trHeight w:val="397"/>
          <w:jc w:val="right"/>
        </w:trPr>
        <w:tc>
          <w:tcPr>
            <w:tcW w:w="709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left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活动组织：组织严密，流程合理，过程有序</w:t>
            </w:r>
          </w:p>
        </w:tc>
        <w:tc>
          <w:tcPr>
            <w:tcW w:w="767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20</w:t>
            </w:r>
          </w:p>
        </w:tc>
      </w:tr>
      <w:tr w:rsidR="006039B0" w:rsidRPr="004F5265" w:rsidTr="004F5265">
        <w:trPr>
          <w:trHeight w:val="397"/>
          <w:jc w:val="right"/>
        </w:trPr>
        <w:tc>
          <w:tcPr>
            <w:tcW w:w="709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5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left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活动成果：参与人数，影响人数，受惠人数，获得奖项或资助</w:t>
            </w:r>
          </w:p>
        </w:tc>
        <w:tc>
          <w:tcPr>
            <w:tcW w:w="767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20</w:t>
            </w:r>
          </w:p>
        </w:tc>
      </w:tr>
      <w:tr w:rsidR="006039B0" w:rsidRPr="004F5265" w:rsidTr="004F5265">
        <w:trPr>
          <w:trHeight w:val="397"/>
          <w:jc w:val="right"/>
        </w:trPr>
        <w:tc>
          <w:tcPr>
            <w:tcW w:w="709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left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活动传播：宣传途径多样化，社会媒体报道情况</w:t>
            </w:r>
          </w:p>
        </w:tc>
        <w:tc>
          <w:tcPr>
            <w:tcW w:w="767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20</w:t>
            </w:r>
          </w:p>
        </w:tc>
      </w:tr>
      <w:tr w:rsidR="006039B0" w:rsidRPr="004F5265" w:rsidTr="004F5265">
        <w:trPr>
          <w:trHeight w:val="397"/>
          <w:jc w:val="right"/>
        </w:trPr>
        <w:tc>
          <w:tcPr>
            <w:tcW w:w="709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5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left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活动内容：具有可复制性，便于推广</w:t>
            </w:r>
          </w:p>
        </w:tc>
        <w:tc>
          <w:tcPr>
            <w:tcW w:w="767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10</w:t>
            </w:r>
          </w:p>
        </w:tc>
      </w:tr>
      <w:tr w:rsidR="006039B0" w:rsidRPr="004F5265" w:rsidTr="004F5265">
        <w:trPr>
          <w:trHeight w:val="397"/>
          <w:jc w:val="right"/>
        </w:trPr>
        <w:tc>
          <w:tcPr>
            <w:tcW w:w="709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5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left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资金使用：活动预算合理，资金使用得当</w:t>
            </w:r>
          </w:p>
        </w:tc>
        <w:tc>
          <w:tcPr>
            <w:tcW w:w="767" w:type="dxa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10</w:t>
            </w:r>
          </w:p>
        </w:tc>
      </w:tr>
      <w:tr w:rsidR="006039B0" w:rsidRPr="004F5265" w:rsidTr="004F5265">
        <w:trPr>
          <w:trHeight w:val="397"/>
          <w:jc w:val="right"/>
        </w:trPr>
        <w:tc>
          <w:tcPr>
            <w:tcW w:w="709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b/>
                <w:bCs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55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left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 w:hint="eastAsia"/>
                <w:color w:val="000000"/>
                <w:sz w:val="24"/>
                <w:szCs w:val="24"/>
              </w:rPr>
              <w:t>文字表达：结构清晰，逻辑严谨，内容丰富（图片、视频）</w:t>
            </w:r>
          </w:p>
        </w:tc>
        <w:tc>
          <w:tcPr>
            <w:tcW w:w="767" w:type="dxa"/>
            <w:shd w:val="clear" w:color="auto" w:fill="FDE4D0"/>
            <w:vAlign w:val="center"/>
          </w:tcPr>
          <w:p w:rsidR="006039B0" w:rsidRPr="004F5265" w:rsidRDefault="006039B0" w:rsidP="004F5265">
            <w:pPr>
              <w:adjustRightInd w:val="0"/>
              <w:snapToGrid w:val="0"/>
              <w:spacing w:line="400" w:lineRule="exact"/>
              <w:jc w:val="center"/>
              <w:rPr>
                <w:rFonts w:ascii="华文细黑" w:eastAsia="华文细黑" w:hAnsi="华文细黑"/>
                <w:color w:val="000000"/>
                <w:sz w:val="24"/>
                <w:szCs w:val="24"/>
              </w:rPr>
            </w:pPr>
            <w:r w:rsidRPr="004F5265">
              <w:rPr>
                <w:rFonts w:ascii="华文细黑" w:eastAsia="华文细黑" w:hAnsi="华文细黑"/>
                <w:color w:val="000000"/>
                <w:sz w:val="24"/>
                <w:szCs w:val="24"/>
              </w:rPr>
              <w:t>10</w:t>
            </w:r>
          </w:p>
        </w:tc>
      </w:tr>
    </w:tbl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七、</w:t>
      </w:r>
      <w:r w:rsidRPr="0052265B">
        <w:rPr>
          <w:rFonts w:ascii="华文细黑" w:eastAsia="华文细黑" w:hAnsi="华文细黑" w:hint="eastAsia"/>
          <w:b/>
          <w:sz w:val="24"/>
          <w:szCs w:val="24"/>
        </w:rPr>
        <w:t>评委会组成</w:t>
      </w:r>
    </w:p>
    <w:p w:rsidR="006039B0" w:rsidRPr="0052265B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 w:rsidRPr="0052265B">
        <w:rPr>
          <w:rFonts w:ascii="华文细黑" w:eastAsia="华文细黑" w:hAnsi="华文细黑" w:hint="eastAsia"/>
          <w:color w:val="000000"/>
          <w:sz w:val="24"/>
          <w:szCs w:val="24"/>
        </w:rPr>
        <w:t>教育部、</w:t>
      </w:r>
      <w:r w:rsidRPr="0052265B">
        <w:rPr>
          <w:rStyle w:val="question-title2"/>
          <w:rFonts w:ascii="华文细黑" w:eastAsia="华文细黑" w:hAnsi="华文细黑" w:hint="eastAsia"/>
          <w:bCs/>
          <w:color w:val="000000"/>
          <w:kern w:val="36"/>
          <w:sz w:val="24"/>
          <w:szCs w:val="24"/>
        </w:rPr>
        <w:t>共青团中央</w:t>
      </w:r>
      <w:r w:rsidRPr="0052265B">
        <w:rPr>
          <w:rFonts w:ascii="华文细黑" w:eastAsia="华文细黑" w:hAnsi="华文细黑" w:hint="eastAsia"/>
          <w:color w:val="000000"/>
          <w:sz w:val="24"/>
          <w:szCs w:val="24"/>
        </w:rPr>
        <w:t>、教育专家、</w:t>
      </w:r>
      <w:r>
        <w:rPr>
          <w:rFonts w:ascii="华文细黑" w:eastAsia="华文细黑" w:hAnsi="华文细黑" w:hint="eastAsia"/>
          <w:color w:val="000000"/>
          <w:sz w:val="24"/>
          <w:szCs w:val="24"/>
        </w:rPr>
        <w:t>环保专家、</w:t>
      </w:r>
      <w:r w:rsidRPr="0052265B">
        <w:rPr>
          <w:rFonts w:ascii="华文细黑" w:eastAsia="华文细黑" w:hAnsi="华文细黑"/>
          <w:color w:val="000000"/>
          <w:sz w:val="24"/>
          <w:szCs w:val="24"/>
        </w:rPr>
        <w:t>NGO</w:t>
      </w:r>
      <w:r w:rsidRPr="0052265B">
        <w:rPr>
          <w:rFonts w:ascii="华文细黑" w:eastAsia="华文细黑" w:hAnsi="华文细黑" w:hint="eastAsia"/>
          <w:color w:val="000000"/>
          <w:sz w:val="24"/>
          <w:szCs w:val="24"/>
        </w:rPr>
        <w:t>、主办方等</w:t>
      </w:r>
      <w:r>
        <w:rPr>
          <w:rFonts w:ascii="华文细黑" w:eastAsia="华文细黑" w:hAnsi="华文细黑" w:hint="eastAsia"/>
          <w:color w:val="000000"/>
          <w:sz w:val="24"/>
          <w:szCs w:val="24"/>
        </w:rPr>
        <w:t>。</w:t>
      </w: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</w:p>
    <w:p w:rsidR="006039B0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八、</w:t>
      </w:r>
      <w:r w:rsidRPr="0052265B">
        <w:rPr>
          <w:rFonts w:ascii="华文细黑" w:eastAsia="华文细黑" w:hAnsi="华文细黑" w:hint="eastAsia"/>
          <w:b/>
          <w:sz w:val="24"/>
          <w:szCs w:val="24"/>
        </w:rPr>
        <w:t>合作院校</w:t>
      </w:r>
    </w:p>
    <w:p w:rsidR="006039B0" w:rsidRPr="0052265B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 w:rsidRPr="0052265B">
        <w:rPr>
          <w:rFonts w:ascii="华文细黑" w:eastAsia="华文细黑" w:hAnsi="华文细黑" w:hint="eastAsia"/>
          <w:sz w:val="24"/>
          <w:szCs w:val="24"/>
        </w:rPr>
        <w:t>北京大学、清华大学、北京师范大学、北京工业大学、中国传媒大学</w:t>
      </w:r>
      <w:r>
        <w:rPr>
          <w:rFonts w:ascii="华文细黑" w:eastAsia="华文细黑" w:hAnsi="华文细黑" w:hint="eastAsia"/>
          <w:sz w:val="24"/>
          <w:szCs w:val="24"/>
        </w:rPr>
        <w:t>、</w:t>
      </w:r>
      <w:r w:rsidRPr="0052265B">
        <w:rPr>
          <w:rFonts w:ascii="华文细黑" w:eastAsia="华文细黑" w:hAnsi="华文细黑" w:hint="eastAsia"/>
          <w:sz w:val="24"/>
          <w:szCs w:val="24"/>
        </w:rPr>
        <w:t>同济大学、天津大学、重庆大学、浙江大学、东南大学、四川大学、大连理工大学、东北大学、湖南大学、武汉大学、中山大学、厦门大学、海南大学、山东大学、中国科学技术大学</w:t>
      </w:r>
    </w:p>
    <w:p w:rsidR="006039B0" w:rsidRPr="0003033E" w:rsidRDefault="006039B0" w:rsidP="00B96154">
      <w:pPr>
        <w:adjustRightInd w:val="0"/>
        <w:snapToGrid w:val="0"/>
        <w:spacing w:line="400" w:lineRule="exact"/>
        <w:jc w:val="left"/>
        <w:rPr>
          <w:rFonts w:ascii="华文细黑" w:eastAsia="华文细黑" w:hAnsi="华文细黑"/>
          <w:b/>
          <w:sz w:val="24"/>
          <w:szCs w:val="24"/>
        </w:rPr>
      </w:pPr>
    </w:p>
    <w:p w:rsidR="006039B0" w:rsidRPr="005D0ADA" w:rsidRDefault="006039B0" w:rsidP="00B96154">
      <w:pPr>
        <w:adjustRightInd w:val="0"/>
        <w:snapToGrid w:val="0"/>
        <w:spacing w:line="400" w:lineRule="exact"/>
        <w:rPr>
          <w:rFonts w:ascii="华文细黑" w:eastAsia="华文细黑" w:hAnsi="华文细黑"/>
          <w:b/>
          <w:sz w:val="24"/>
          <w:szCs w:val="24"/>
        </w:rPr>
      </w:pPr>
      <w:r>
        <w:rPr>
          <w:rFonts w:ascii="华文细黑" w:eastAsia="华文细黑" w:hAnsi="华文细黑" w:hint="eastAsia"/>
          <w:b/>
          <w:sz w:val="24"/>
          <w:szCs w:val="24"/>
        </w:rPr>
        <w:t>九、</w:t>
      </w:r>
      <w:r w:rsidRPr="005D0ADA">
        <w:rPr>
          <w:rFonts w:ascii="华文细黑" w:eastAsia="华文细黑" w:hAnsi="华文细黑" w:hint="eastAsia"/>
          <w:b/>
          <w:sz w:val="24"/>
          <w:szCs w:val="24"/>
        </w:rPr>
        <w:t>特别说明</w:t>
      </w:r>
      <w:bookmarkStart w:id="0" w:name="_GoBack"/>
      <w:bookmarkEnd w:id="0"/>
    </w:p>
    <w:p w:rsidR="006039B0" w:rsidRPr="005D0ADA" w:rsidRDefault="006039B0" w:rsidP="00B96154">
      <w:pPr>
        <w:pStyle w:val="ListParagraph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color w:val="000000"/>
          <w:sz w:val="24"/>
          <w:szCs w:val="24"/>
        </w:rPr>
      </w:pPr>
      <w:r w:rsidRPr="005D0ADA">
        <w:rPr>
          <w:rFonts w:ascii="华文细黑" w:eastAsia="华文细黑" w:hAnsi="华文细黑" w:hint="eastAsia"/>
          <w:color w:val="000000"/>
          <w:sz w:val="24"/>
          <w:szCs w:val="24"/>
        </w:rPr>
        <w:t>申报活动</w:t>
      </w:r>
      <w:r>
        <w:rPr>
          <w:rFonts w:ascii="华文细黑" w:eastAsia="华文细黑" w:hAnsi="华文细黑" w:hint="eastAsia"/>
          <w:color w:val="000000"/>
          <w:sz w:val="24"/>
          <w:szCs w:val="24"/>
        </w:rPr>
        <w:t>需</w:t>
      </w:r>
      <w:r w:rsidRPr="005D0ADA">
        <w:rPr>
          <w:rFonts w:ascii="华文细黑" w:eastAsia="华文细黑" w:hAnsi="华文细黑" w:hint="eastAsia"/>
          <w:color w:val="000000"/>
          <w:sz w:val="24"/>
          <w:szCs w:val="24"/>
        </w:rPr>
        <w:t>健康向上，不违反国家法律法规，不违背中国基本道德传统。</w:t>
      </w:r>
      <w:r w:rsidRPr="005D0ADA">
        <w:rPr>
          <w:rFonts w:ascii="华文细黑" w:eastAsia="华文细黑" w:hAnsi="华文细黑"/>
          <w:color w:val="000000"/>
          <w:sz w:val="24"/>
          <w:szCs w:val="24"/>
        </w:rPr>
        <w:t xml:space="preserve"> </w:t>
      </w:r>
    </w:p>
    <w:p w:rsidR="006039B0" w:rsidRPr="005D0ADA" w:rsidRDefault="006039B0" w:rsidP="00B96154">
      <w:pPr>
        <w:pStyle w:val="ListParagraph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color w:val="000000"/>
          <w:sz w:val="24"/>
          <w:szCs w:val="24"/>
        </w:rPr>
      </w:pPr>
      <w:r w:rsidRPr="005D0ADA">
        <w:rPr>
          <w:rFonts w:ascii="华文细黑" w:eastAsia="华文细黑" w:hAnsi="华文细黑" w:hint="eastAsia"/>
          <w:color w:val="000000"/>
          <w:sz w:val="24"/>
          <w:szCs w:val="24"/>
        </w:rPr>
        <w:t>参赛者需保障活动的原创性，严禁剽窃他人作品，一经发现即取消其参赛资格。</w:t>
      </w:r>
    </w:p>
    <w:p w:rsidR="006039B0" w:rsidRPr="005D0ADA" w:rsidRDefault="006039B0" w:rsidP="00B96154">
      <w:pPr>
        <w:pStyle w:val="ListParagraph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color w:val="000000"/>
          <w:sz w:val="24"/>
          <w:szCs w:val="24"/>
        </w:rPr>
      </w:pPr>
      <w:r w:rsidRPr="005D0ADA">
        <w:rPr>
          <w:rFonts w:ascii="华文细黑" w:eastAsia="华文细黑" w:hAnsi="华文细黑" w:hint="eastAsia"/>
          <w:color w:val="000000"/>
          <w:sz w:val="24"/>
          <w:szCs w:val="24"/>
        </w:rPr>
        <w:t>各团队及社团提交的所有文件均</w:t>
      </w:r>
      <w:r>
        <w:rPr>
          <w:rFonts w:ascii="华文细黑" w:eastAsia="华文细黑" w:hAnsi="华文细黑" w:hint="eastAsia"/>
          <w:color w:val="000000"/>
          <w:sz w:val="24"/>
          <w:szCs w:val="24"/>
        </w:rPr>
        <w:t>需</w:t>
      </w:r>
      <w:r w:rsidRPr="005D0ADA">
        <w:rPr>
          <w:rFonts w:ascii="华文细黑" w:eastAsia="华文细黑" w:hAnsi="华文细黑" w:hint="eastAsia"/>
          <w:color w:val="000000"/>
          <w:sz w:val="24"/>
          <w:szCs w:val="24"/>
        </w:rPr>
        <w:t>按组委会要求撰写。主办方及组委会对本次奖项享有最终解释权。</w:t>
      </w:r>
    </w:p>
    <w:p w:rsidR="006039B0" w:rsidRPr="00053FF3" w:rsidRDefault="006039B0" w:rsidP="00053FF3">
      <w:pPr>
        <w:pStyle w:val="ListParagraph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华文细黑" w:eastAsia="华文细黑" w:hAnsi="华文细黑"/>
          <w:color w:val="000000"/>
          <w:sz w:val="24"/>
          <w:szCs w:val="24"/>
        </w:rPr>
      </w:pPr>
      <w:r w:rsidRPr="005D0ADA">
        <w:rPr>
          <w:rFonts w:hint="eastAsia"/>
        </w:rPr>
        <w:t>各团队及社团提交的所有文件将由组委会全权处理，不再退还，请自行备份所有资料。</w:t>
      </w:r>
    </w:p>
    <w:sectPr w:rsidR="006039B0" w:rsidRPr="00053FF3" w:rsidSect="00A63524">
      <w:headerReference w:type="default" r:id="rId8"/>
      <w:footerReference w:type="default" r:id="rId9"/>
      <w:pgSz w:w="11906" w:h="16838" w:code="9"/>
      <w:pgMar w:top="1021" w:right="1418" w:bottom="1021" w:left="1418" w:header="454" w:footer="28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9B0" w:rsidRDefault="006039B0" w:rsidP="00636657">
      <w:r>
        <w:separator/>
      </w:r>
    </w:p>
  </w:endnote>
  <w:endnote w:type="continuationSeparator" w:id="0">
    <w:p w:rsidR="006039B0" w:rsidRDefault="006039B0" w:rsidP="0063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B0" w:rsidRDefault="006039B0" w:rsidP="00047C29">
    <w:pPr>
      <w:pStyle w:val="Footer"/>
      <w:spacing w:beforeLines="100"/>
      <w:jc w:val="center"/>
      <w:rPr>
        <w:rFonts w:ascii="华文细黑" w:eastAsia="华文细黑" w:hAnsi="华文细黑"/>
      </w:rPr>
    </w:pPr>
    <w:r w:rsidRPr="00565400">
      <w:rPr>
        <w:rFonts w:ascii="华文细黑" w:eastAsia="华文细黑" w:hAnsi="华文细黑" w:hint="eastAsia"/>
      </w:rPr>
      <w:t>组委会地址：北京市海淀区北三环西路</w:t>
    </w:r>
    <w:r w:rsidRPr="00565400">
      <w:rPr>
        <w:rFonts w:ascii="华文细黑" w:eastAsia="华文细黑" w:hAnsi="华文细黑"/>
      </w:rPr>
      <w:t>48</w:t>
    </w:r>
    <w:r w:rsidRPr="00565400">
      <w:rPr>
        <w:rFonts w:ascii="华文细黑" w:eastAsia="华文细黑" w:hAnsi="华文细黑" w:hint="eastAsia"/>
      </w:rPr>
      <w:t>号科技会展中心</w:t>
    </w:r>
    <w:r w:rsidRPr="00565400">
      <w:rPr>
        <w:rFonts w:ascii="华文细黑" w:eastAsia="华文细黑" w:hAnsi="华文细黑"/>
      </w:rPr>
      <w:t>1</w:t>
    </w:r>
    <w:r w:rsidRPr="00565400">
      <w:rPr>
        <w:rFonts w:ascii="华文细黑" w:eastAsia="华文细黑" w:hAnsi="华文细黑" w:hint="eastAsia"/>
      </w:rPr>
      <w:t>号楼</w:t>
    </w:r>
    <w:r w:rsidRPr="00565400">
      <w:rPr>
        <w:rFonts w:ascii="华文细黑" w:eastAsia="华文细黑" w:hAnsi="华文细黑"/>
      </w:rPr>
      <w:t>B</w:t>
    </w:r>
    <w:r w:rsidRPr="00565400">
      <w:rPr>
        <w:rFonts w:ascii="华文细黑" w:eastAsia="华文细黑" w:hAnsi="华文细黑" w:hint="eastAsia"/>
      </w:rPr>
      <w:t>座</w:t>
    </w:r>
    <w:r w:rsidRPr="00565400">
      <w:rPr>
        <w:rFonts w:ascii="华文细黑" w:eastAsia="华文细黑" w:hAnsi="华文细黑"/>
      </w:rPr>
      <w:t xml:space="preserve">12K  </w:t>
    </w:r>
    <w:r w:rsidRPr="00565400">
      <w:rPr>
        <w:rFonts w:ascii="华文细黑" w:eastAsia="华文细黑" w:hAnsi="华文细黑" w:hint="eastAsia"/>
      </w:rPr>
      <w:t>邮编：</w:t>
    </w:r>
    <w:r w:rsidRPr="00565400">
      <w:rPr>
        <w:rFonts w:ascii="华文细黑" w:eastAsia="华文细黑" w:hAnsi="华文细黑"/>
      </w:rPr>
      <w:t>100086</w:t>
    </w:r>
  </w:p>
  <w:p w:rsidR="006039B0" w:rsidRPr="00C71118" w:rsidRDefault="006039B0" w:rsidP="00922F27">
    <w:pPr>
      <w:pStyle w:val="Footer"/>
      <w:jc w:val="center"/>
      <w:rPr>
        <w:rFonts w:ascii="华文细黑" w:eastAsia="华文细黑" w:hAnsi="华文细黑"/>
        <w:u w:val="single"/>
      </w:rPr>
    </w:pPr>
    <w:r w:rsidRPr="00107216">
      <w:rPr>
        <w:rFonts w:ascii="华文细黑" w:eastAsia="华文细黑" w:hAnsi="华文细黑" w:hint="eastAsia"/>
      </w:rPr>
      <w:t>官方网址：</w:t>
    </w:r>
    <w:hyperlink r:id="rId1" w:history="1">
      <w:r w:rsidRPr="00C71118">
        <w:rPr>
          <w:rFonts w:ascii="华文细黑" w:eastAsia="华文细黑" w:hAnsi="华文细黑"/>
          <w:u w:val="single"/>
        </w:rPr>
        <w:t>www.sinooceancf.com</w:t>
      </w:r>
    </w:hyperlink>
  </w:p>
  <w:p w:rsidR="006039B0" w:rsidRPr="00A55995" w:rsidRDefault="006039B0" w:rsidP="00922F27">
    <w:pPr>
      <w:pStyle w:val="Footer"/>
      <w:jc w:val="center"/>
    </w:pPr>
    <w:r w:rsidRPr="00565400">
      <w:rPr>
        <w:rFonts w:ascii="华文细黑" w:eastAsia="华文细黑" w:hAnsi="华文细黑" w:hint="eastAsia"/>
      </w:rPr>
      <w:t>电话：</w:t>
    </w:r>
    <w:r w:rsidRPr="00565400">
      <w:rPr>
        <w:rFonts w:ascii="华文细黑" w:eastAsia="华文细黑" w:hAnsi="华文细黑"/>
      </w:rPr>
      <w:t>010-5172787</w:t>
    </w:r>
    <w:r>
      <w:rPr>
        <w:rFonts w:ascii="华文细黑" w:eastAsia="华文细黑" w:hAnsi="华文细黑"/>
      </w:rPr>
      <w:t>0/71</w:t>
    </w:r>
    <w:r w:rsidRPr="00565400">
      <w:rPr>
        <w:rFonts w:ascii="华文细黑" w:eastAsia="华文细黑" w:hAnsi="华文细黑"/>
      </w:rPr>
      <w:t xml:space="preserve"> </w:t>
    </w:r>
    <w:r w:rsidRPr="00565400">
      <w:rPr>
        <w:rFonts w:ascii="华文细黑" w:eastAsia="华文细黑" w:hAnsi="华文细黑" w:hint="eastAsia"/>
      </w:rPr>
      <w:t>邮箱：</w:t>
    </w:r>
    <w:hyperlink r:id="rId2" w:history="1">
      <w:r w:rsidRPr="00BC4116">
        <w:rPr>
          <w:rFonts w:ascii="华文细黑" w:eastAsia="华文细黑" w:hAnsi="华文细黑"/>
          <w:u w:val="single"/>
        </w:rPr>
        <w:t>sinooceancf@gmail.com</w:t>
      </w:r>
    </w:hyperlink>
  </w:p>
  <w:p w:rsidR="006039B0" w:rsidRPr="00922F27" w:rsidRDefault="006039B0" w:rsidP="00922F27">
    <w:pPr>
      <w:pStyle w:val="Footer"/>
      <w:jc w:val="right"/>
    </w:pPr>
    <w:fldSimple w:instr=" PAGE   \* MERGEFORMAT ">
      <w:r w:rsidRPr="008413CD">
        <w:rPr>
          <w:noProof/>
          <w:lang w:val="zh-CN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9B0" w:rsidRDefault="006039B0" w:rsidP="00636657">
      <w:r>
        <w:separator/>
      </w:r>
    </w:p>
  </w:footnote>
  <w:footnote w:type="continuationSeparator" w:id="0">
    <w:p w:rsidR="006039B0" w:rsidRDefault="006039B0" w:rsidP="00636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B0" w:rsidRDefault="006039B0" w:rsidP="004F5265">
    <w:pPr>
      <w:pStyle w:val="Header"/>
      <w:tabs>
        <w:tab w:val="clear" w:pos="4153"/>
        <w:tab w:val="clear" w:pos="8306"/>
        <w:tab w:val="right" w:pos="9070"/>
      </w:tabs>
      <w:jc w:val="both"/>
    </w:pPr>
    <w:r w:rsidRPr="002005E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3" o:spid="_x0000_i1027" type="#_x0000_t75" alt="远洋地产.png" style="width:119.25pt;height:33.75pt;visibility:visible">
          <v:imagedata r:id="rId1" o:title=""/>
        </v:shape>
      </w:pict>
    </w:r>
    <w:r>
      <w:rPr>
        <w:noProof/>
      </w:rPr>
      <w:tab/>
    </w:r>
    <w:r w:rsidRPr="002005ED">
      <w:rPr>
        <w:noProof/>
      </w:rPr>
      <w:pict>
        <v:shape id="图片 4" o:spid="_x0000_i1028" type="#_x0000_t75" alt="远洋之帆公益基金会.png" style="width:121.5pt;height:36pt;visibility:visible">
          <v:imagedata r:id="rId2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3F5"/>
    <w:multiLevelType w:val="hybridMultilevel"/>
    <w:tmpl w:val="5A7CBC58"/>
    <w:lvl w:ilvl="0" w:tplc="FE8872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32D7516"/>
    <w:multiLevelType w:val="hybridMultilevel"/>
    <w:tmpl w:val="2892ACCA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9396EB7"/>
    <w:multiLevelType w:val="hybridMultilevel"/>
    <w:tmpl w:val="25A6DA72"/>
    <w:lvl w:ilvl="0" w:tplc="00FE5C52">
      <w:start w:val="8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0A185C1C"/>
    <w:multiLevelType w:val="hybridMultilevel"/>
    <w:tmpl w:val="C9369BDE"/>
    <w:lvl w:ilvl="0" w:tplc="37840CC2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0E5E56A4"/>
    <w:multiLevelType w:val="hybridMultilevel"/>
    <w:tmpl w:val="85FCB13E"/>
    <w:lvl w:ilvl="0" w:tplc="AF0613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46F0EC0"/>
    <w:multiLevelType w:val="hybridMultilevel"/>
    <w:tmpl w:val="15BE677E"/>
    <w:lvl w:ilvl="0" w:tplc="04823BB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8C271C7"/>
    <w:multiLevelType w:val="hybridMultilevel"/>
    <w:tmpl w:val="1C86B732"/>
    <w:lvl w:ilvl="0" w:tplc="3CA4DE1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F0401B0"/>
    <w:multiLevelType w:val="hybridMultilevel"/>
    <w:tmpl w:val="A31CF4C2"/>
    <w:lvl w:ilvl="0" w:tplc="6B5C38F6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2705933"/>
    <w:multiLevelType w:val="hybridMultilevel"/>
    <w:tmpl w:val="7C34332A"/>
    <w:lvl w:ilvl="0" w:tplc="3278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69EE2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C6623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19B0C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8ADCB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ADFE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B7E07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4C6AF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60DE8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9">
    <w:nsid w:val="245926DF"/>
    <w:multiLevelType w:val="hybridMultilevel"/>
    <w:tmpl w:val="D6505918"/>
    <w:lvl w:ilvl="0" w:tplc="B87874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57668E2"/>
    <w:multiLevelType w:val="hybridMultilevel"/>
    <w:tmpl w:val="C7FCC1F4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261F1B01"/>
    <w:multiLevelType w:val="hybridMultilevel"/>
    <w:tmpl w:val="35042FA2"/>
    <w:lvl w:ilvl="0" w:tplc="4B4AEAC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28394569"/>
    <w:multiLevelType w:val="hybridMultilevel"/>
    <w:tmpl w:val="3CCCCF7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2FCE1E7E"/>
    <w:multiLevelType w:val="hybridMultilevel"/>
    <w:tmpl w:val="E8E093F8"/>
    <w:lvl w:ilvl="0" w:tplc="3118CA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0DC36E7"/>
    <w:multiLevelType w:val="hybridMultilevel"/>
    <w:tmpl w:val="203630C6"/>
    <w:lvl w:ilvl="0" w:tplc="4B4AEAC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3807AFB"/>
    <w:multiLevelType w:val="hybridMultilevel"/>
    <w:tmpl w:val="61DEDCF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8D63119"/>
    <w:multiLevelType w:val="hybridMultilevel"/>
    <w:tmpl w:val="AF84F18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BC82EF9"/>
    <w:multiLevelType w:val="hybridMultilevel"/>
    <w:tmpl w:val="C354E75E"/>
    <w:lvl w:ilvl="0" w:tplc="6E3E9B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3F417010"/>
    <w:multiLevelType w:val="hybridMultilevel"/>
    <w:tmpl w:val="4280B046"/>
    <w:lvl w:ilvl="0" w:tplc="AD121F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42981317"/>
    <w:multiLevelType w:val="hybridMultilevel"/>
    <w:tmpl w:val="5AEEAEDA"/>
    <w:lvl w:ilvl="0" w:tplc="D5CA31F8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47FB1E29"/>
    <w:multiLevelType w:val="hybridMultilevel"/>
    <w:tmpl w:val="8CD43CCE"/>
    <w:lvl w:ilvl="0" w:tplc="724402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4C547C4B"/>
    <w:multiLevelType w:val="hybridMultilevel"/>
    <w:tmpl w:val="3B48B65C"/>
    <w:lvl w:ilvl="0" w:tplc="7F7E9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AC420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AC3C1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9C58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B1967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0400B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250E0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6A467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F3C44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22">
    <w:nsid w:val="4F3E347C"/>
    <w:multiLevelType w:val="hybridMultilevel"/>
    <w:tmpl w:val="4BC40A18"/>
    <w:lvl w:ilvl="0" w:tplc="7FDED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AEDCA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26168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49164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29CA8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6FE64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83B2A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BC2C6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E7D2F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23">
    <w:nsid w:val="4F4303B6"/>
    <w:multiLevelType w:val="hybridMultilevel"/>
    <w:tmpl w:val="F4620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450ECA"/>
    <w:multiLevelType w:val="hybridMultilevel"/>
    <w:tmpl w:val="E0C80D38"/>
    <w:lvl w:ilvl="0" w:tplc="B5FCF7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54BE4F24"/>
    <w:multiLevelType w:val="hybridMultilevel"/>
    <w:tmpl w:val="226E3810"/>
    <w:lvl w:ilvl="0" w:tplc="08060C54">
      <w:start w:val="1"/>
      <w:numFmt w:val="decimal"/>
      <w:lvlText w:val="%1."/>
      <w:lvlJc w:val="left"/>
      <w:pPr>
        <w:ind w:left="360" w:hanging="360"/>
      </w:pPr>
      <w:rPr>
        <w:rFonts w:ascii="华文细黑" w:eastAsia="华文细黑" w:hAnsi="华文细黑" w:cs="Times New Roman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55556524"/>
    <w:multiLevelType w:val="hybridMultilevel"/>
    <w:tmpl w:val="20B667E4"/>
    <w:lvl w:ilvl="0" w:tplc="37840CC2">
      <w:start w:val="1"/>
      <w:numFmt w:val="decimal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56A96B22"/>
    <w:multiLevelType w:val="hybridMultilevel"/>
    <w:tmpl w:val="59B863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B8413A8"/>
    <w:multiLevelType w:val="hybridMultilevel"/>
    <w:tmpl w:val="A2425E0C"/>
    <w:lvl w:ilvl="0" w:tplc="680AE0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4B9C1D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B4826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1CE282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4FC00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BC825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698EC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854AC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88580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29">
    <w:nsid w:val="5EED7962"/>
    <w:multiLevelType w:val="hybridMultilevel"/>
    <w:tmpl w:val="ED94D30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5F242717"/>
    <w:multiLevelType w:val="hybridMultilevel"/>
    <w:tmpl w:val="9C66965C"/>
    <w:lvl w:ilvl="0" w:tplc="934EB7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>
    <w:nsid w:val="5FEE66BD"/>
    <w:multiLevelType w:val="hybridMultilevel"/>
    <w:tmpl w:val="4D4E0418"/>
    <w:lvl w:ilvl="0" w:tplc="DDF8FE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601678AD"/>
    <w:multiLevelType w:val="hybridMultilevel"/>
    <w:tmpl w:val="B78ADF8C"/>
    <w:lvl w:ilvl="0" w:tplc="4B4AEAC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609E5DBA"/>
    <w:multiLevelType w:val="hybridMultilevel"/>
    <w:tmpl w:val="1F9AAE66"/>
    <w:lvl w:ilvl="0" w:tplc="6B6ED4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>
    <w:nsid w:val="62286FDF"/>
    <w:multiLevelType w:val="hybridMultilevel"/>
    <w:tmpl w:val="02C82E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C3C12E8"/>
    <w:multiLevelType w:val="hybridMultilevel"/>
    <w:tmpl w:val="E0F810A2"/>
    <w:lvl w:ilvl="0" w:tplc="FC784FF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6">
    <w:nsid w:val="77D570F9"/>
    <w:multiLevelType w:val="hybridMultilevel"/>
    <w:tmpl w:val="BC7C8BE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78FB7E58"/>
    <w:multiLevelType w:val="hybridMultilevel"/>
    <w:tmpl w:val="64523562"/>
    <w:lvl w:ilvl="0" w:tplc="449C6496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abstractNum w:abstractNumId="38">
    <w:nsid w:val="79AE5CFA"/>
    <w:multiLevelType w:val="hybridMultilevel"/>
    <w:tmpl w:val="99EEE26A"/>
    <w:lvl w:ilvl="0" w:tplc="37840CC2">
      <w:start w:val="1"/>
      <w:numFmt w:val="decimal"/>
      <w:lvlText w:val="（%1）"/>
      <w:lvlJc w:val="left"/>
      <w:pPr>
        <w:ind w:left="94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6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  <w:rPr>
        <w:rFonts w:cs="Times New Roman"/>
      </w:rPr>
    </w:lvl>
  </w:abstractNum>
  <w:abstractNum w:abstractNumId="39">
    <w:nsid w:val="7ABA0CA9"/>
    <w:multiLevelType w:val="hybridMultilevel"/>
    <w:tmpl w:val="6E38F9F6"/>
    <w:lvl w:ilvl="0" w:tplc="8A8CB1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>
    <w:nsid w:val="7D4A4B0B"/>
    <w:multiLevelType w:val="hybridMultilevel"/>
    <w:tmpl w:val="68B0999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EB1123C"/>
    <w:multiLevelType w:val="hybridMultilevel"/>
    <w:tmpl w:val="46E664B8"/>
    <w:lvl w:ilvl="0" w:tplc="CEA67328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7F7344F5"/>
    <w:multiLevelType w:val="hybridMultilevel"/>
    <w:tmpl w:val="39E693C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37"/>
  </w:num>
  <w:num w:numId="5">
    <w:abstractNumId w:val="3"/>
  </w:num>
  <w:num w:numId="6">
    <w:abstractNumId w:val="26"/>
  </w:num>
  <w:num w:numId="7">
    <w:abstractNumId w:val="38"/>
  </w:num>
  <w:num w:numId="8">
    <w:abstractNumId w:val="1"/>
  </w:num>
  <w:num w:numId="9">
    <w:abstractNumId w:val="3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2"/>
  </w:num>
  <w:num w:numId="13">
    <w:abstractNumId w:val="14"/>
  </w:num>
  <w:num w:numId="14">
    <w:abstractNumId w:val="11"/>
  </w:num>
  <w:num w:numId="15">
    <w:abstractNumId w:val="29"/>
  </w:num>
  <w:num w:numId="16">
    <w:abstractNumId w:val="28"/>
  </w:num>
  <w:num w:numId="17">
    <w:abstractNumId w:val="21"/>
  </w:num>
  <w:num w:numId="18">
    <w:abstractNumId w:val="23"/>
  </w:num>
  <w:num w:numId="19">
    <w:abstractNumId w:val="42"/>
  </w:num>
  <w:num w:numId="20">
    <w:abstractNumId w:val="41"/>
  </w:num>
  <w:num w:numId="21">
    <w:abstractNumId w:val="13"/>
  </w:num>
  <w:num w:numId="22">
    <w:abstractNumId w:val="8"/>
  </w:num>
  <w:num w:numId="23">
    <w:abstractNumId w:val="22"/>
  </w:num>
  <w:num w:numId="24">
    <w:abstractNumId w:val="25"/>
  </w:num>
  <w:num w:numId="25">
    <w:abstractNumId w:val="18"/>
  </w:num>
  <w:num w:numId="26">
    <w:abstractNumId w:val="27"/>
  </w:num>
  <w:num w:numId="27">
    <w:abstractNumId w:val="19"/>
  </w:num>
  <w:num w:numId="28">
    <w:abstractNumId w:val="35"/>
  </w:num>
  <w:num w:numId="29">
    <w:abstractNumId w:val="36"/>
  </w:num>
  <w:num w:numId="30">
    <w:abstractNumId w:val="10"/>
  </w:num>
  <w:num w:numId="31">
    <w:abstractNumId w:val="5"/>
  </w:num>
  <w:num w:numId="32">
    <w:abstractNumId w:val="40"/>
  </w:num>
  <w:num w:numId="33">
    <w:abstractNumId w:val="34"/>
  </w:num>
  <w:num w:numId="34">
    <w:abstractNumId w:val="0"/>
  </w:num>
  <w:num w:numId="35">
    <w:abstractNumId w:val="7"/>
  </w:num>
  <w:num w:numId="36">
    <w:abstractNumId w:val="15"/>
  </w:num>
  <w:num w:numId="37">
    <w:abstractNumId w:val="2"/>
  </w:num>
  <w:num w:numId="38">
    <w:abstractNumId w:val="17"/>
  </w:num>
  <w:num w:numId="39">
    <w:abstractNumId w:val="33"/>
  </w:num>
  <w:num w:numId="40">
    <w:abstractNumId w:val="30"/>
  </w:num>
  <w:num w:numId="41">
    <w:abstractNumId w:val="39"/>
  </w:num>
  <w:num w:numId="42">
    <w:abstractNumId w:val="24"/>
  </w:num>
  <w:num w:numId="43">
    <w:abstractNumId w:val="9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657"/>
    <w:rsid w:val="000001FE"/>
    <w:rsid w:val="000012D8"/>
    <w:rsid w:val="000034E0"/>
    <w:rsid w:val="000037B5"/>
    <w:rsid w:val="00004A3E"/>
    <w:rsid w:val="000071D9"/>
    <w:rsid w:val="00012469"/>
    <w:rsid w:val="0001267C"/>
    <w:rsid w:val="000127B5"/>
    <w:rsid w:val="000132F6"/>
    <w:rsid w:val="000137D5"/>
    <w:rsid w:val="00014AA8"/>
    <w:rsid w:val="0001512B"/>
    <w:rsid w:val="000156EE"/>
    <w:rsid w:val="00016D43"/>
    <w:rsid w:val="00017481"/>
    <w:rsid w:val="0001786B"/>
    <w:rsid w:val="00021016"/>
    <w:rsid w:val="00022108"/>
    <w:rsid w:val="00022D1A"/>
    <w:rsid w:val="00023344"/>
    <w:rsid w:val="000233F0"/>
    <w:rsid w:val="00030101"/>
    <w:rsid w:val="0003033E"/>
    <w:rsid w:val="00030E49"/>
    <w:rsid w:val="000312F2"/>
    <w:rsid w:val="00032782"/>
    <w:rsid w:val="00033A3A"/>
    <w:rsid w:val="00033CCF"/>
    <w:rsid w:val="00034BA4"/>
    <w:rsid w:val="00035490"/>
    <w:rsid w:val="000400BF"/>
    <w:rsid w:val="000404FF"/>
    <w:rsid w:val="00042125"/>
    <w:rsid w:val="00043549"/>
    <w:rsid w:val="000441AE"/>
    <w:rsid w:val="00047589"/>
    <w:rsid w:val="00047C29"/>
    <w:rsid w:val="0005137E"/>
    <w:rsid w:val="00051A5F"/>
    <w:rsid w:val="00051C9D"/>
    <w:rsid w:val="000527FD"/>
    <w:rsid w:val="00053FF3"/>
    <w:rsid w:val="00054606"/>
    <w:rsid w:val="0005487F"/>
    <w:rsid w:val="00055072"/>
    <w:rsid w:val="00056975"/>
    <w:rsid w:val="00057E55"/>
    <w:rsid w:val="0006178F"/>
    <w:rsid w:val="00063305"/>
    <w:rsid w:val="00063511"/>
    <w:rsid w:val="00065464"/>
    <w:rsid w:val="000654B6"/>
    <w:rsid w:val="000656E4"/>
    <w:rsid w:val="00065FB1"/>
    <w:rsid w:val="00067AED"/>
    <w:rsid w:val="00070092"/>
    <w:rsid w:val="00071FA4"/>
    <w:rsid w:val="0007224A"/>
    <w:rsid w:val="00072EE7"/>
    <w:rsid w:val="000765A0"/>
    <w:rsid w:val="000772C3"/>
    <w:rsid w:val="00080153"/>
    <w:rsid w:val="00082DE8"/>
    <w:rsid w:val="00082FF7"/>
    <w:rsid w:val="00083D17"/>
    <w:rsid w:val="00083DA1"/>
    <w:rsid w:val="00083EDD"/>
    <w:rsid w:val="000849FA"/>
    <w:rsid w:val="00084E5E"/>
    <w:rsid w:val="000859E6"/>
    <w:rsid w:val="00087BFA"/>
    <w:rsid w:val="00092AFC"/>
    <w:rsid w:val="00094B6E"/>
    <w:rsid w:val="000955AA"/>
    <w:rsid w:val="00097CFD"/>
    <w:rsid w:val="000A0713"/>
    <w:rsid w:val="000A19BF"/>
    <w:rsid w:val="000A2810"/>
    <w:rsid w:val="000A2B25"/>
    <w:rsid w:val="000A4C3F"/>
    <w:rsid w:val="000A6D74"/>
    <w:rsid w:val="000A6F7B"/>
    <w:rsid w:val="000A700B"/>
    <w:rsid w:val="000B249B"/>
    <w:rsid w:val="000B51F9"/>
    <w:rsid w:val="000B6E11"/>
    <w:rsid w:val="000B718B"/>
    <w:rsid w:val="000B7EA7"/>
    <w:rsid w:val="000C1369"/>
    <w:rsid w:val="000D0EB2"/>
    <w:rsid w:val="000D1020"/>
    <w:rsid w:val="000D11B2"/>
    <w:rsid w:val="000D2C8C"/>
    <w:rsid w:val="000D46F5"/>
    <w:rsid w:val="000D4A92"/>
    <w:rsid w:val="000E07EC"/>
    <w:rsid w:val="000E0AC9"/>
    <w:rsid w:val="000E0F73"/>
    <w:rsid w:val="000E2935"/>
    <w:rsid w:val="000E386A"/>
    <w:rsid w:val="000E4501"/>
    <w:rsid w:val="000E6ECA"/>
    <w:rsid w:val="000F0259"/>
    <w:rsid w:val="000F1382"/>
    <w:rsid w:val="000F3E61"/>
    <w:rsid w:val="000F4412"/>
    <w:rsid w:val="000F5B70"/>
    <w:rsid w:val="000F6307"/>
    <w:rsid w:val="000F6FC5"/>
    <w:rsid w:val="00100545"/>
    <w:rsid w:val="00101604"/>
    <w:rsid w:val="0010202D"/>
    <w:rsid w:val="0010211C"/>
    <w:rsid w:val="00103329"/>
    <w:rsid w:val="00104221"/>
    <w:rsid w:val="001046B2"/>
    <w:rsid w:val="00105613"/>
    <w:rsid w:val="00106588"/>
    <w:rsid w:val="00107216"/>
    <w:rsid w:val="00107C41"/>
    <w:rsid w:val="00111E89"/>
    <w:rsid w:val="00115ED8"/>
    <w:rsid w:val="001166A5"/>
    <w:rsid w:val="00116822"/>
    <w:rsid w:val="00116A85"/>
    <w:rsid w:val="00120B73"/>
    <w:rsid w:val="00121300"/>
    <w:rsid w:val="00123AAD"/>
    <w:rsid w:val="00123DCC"/>
    <w:rsid w:val="00125DEF"/>
    <w:rsid w:val="00125E1E"/>
    <w:rsid w:val="00130642"/>
    <w:rsid w:val="00133FFD"/>
    <w:rsid w:val="0013427F"/>
    <w:rsid w:val="001348FB"/>
    <w:rsid w:val="00135201"/>
    <w:rsid w:val="00135F0D"/>
    <w:rsid w:val="00136586"/>
    <w:rsid w:val="00137AD1"/>
    <w:rsid w:val="00140225"/>
    <w:rsid w:val="00140238"/>
    <w:rsid w:val="00146267"/>
    <w:rsid w:val="0015048E"/>
    <w:rsid w:val="00150B44"/>
    <w:rsid w:val="001520C9"/>
    <w:rsid w:val="00152731"/>
    <w:rsid w:val="00153484"/>
    <w:rsid w:val="001535D3"/>
    <w:rsid w:val="00154225"/>
    <w:rsid w:val="00154CC6"/>
    <w:rsid w:val="00155071"/>
    <w:rsid w:val="00155596"/>
    <w:rsid w:val="00155D7E"/>
    <w:rsid w:val="0015662F"/>
    <w:rsid w:val="00157F1D"/>
    <w:rsid w:val="00157F52"/>
    <w:rsid w:val="00161CE6"/>
    <w:rsid w:val="0016416B"/>
    <w:rsid w:val="001652AF"/>
    <w:rsid w:val="0016638A"/>
    <w:rsid w:val="0016668A"/>
    <w:rsid w:val="001668CD"/>
    <w:rsid w:val="0016706F"/>
    <w:rsid w:val="001677C8"/>
    <w:rsid w:val="00170C14"/>
    <w:rsid w:val="00171367"/>
    <w:rsid w:val="0017182F"/>
    <w:rsid w:val="001718CF"/>
    <w:rsid w:val="00172012"/>
    <w:rsid w:val="0017400E"/>
    <w:rsid w:val="00174734"/>
    <w:rsid w:val="00176145"/>
    <w:rsid w:val="00176A23"/>
    <w:rsid w:val="00176FBD"/>
    <w:rsid w:val="00180865"/>
    <w:rsid w:val="00181A31"/>
    <w:rsid w:val="00182975"/>
    <w:rsid w:val="00183132"/>
    <w:rsid w:val="0018405B"/>
    <w:rsid w:val="00184C59"/>
    <w:rsid w:val="001854F5"/>
    <w:rsid w:val="00187398"/>
    <w:rsid w:val="00187A70"/>
    <w:rsid w:val="00190507"/>
    <w:rsid w:val="001909E9"/>
    <w:rsid w:val="00191DC3"/>
    <w:rsid w:val="0019643F"/>
    <w:rsid w:val="001967F0"/>
    <w:rsid w:val="00196EA9"/>
    <w:rsid w:val="00197DCE"/>
    <w:rsid w:val="00197E86"/>
    <w:rsid w:val="001A07C4"/>
    <w:rsid w:val="001A0C2B"/>
    <w:rsid w:val="001A17A1"/>
    <w:rsid w:val="001A239A"/>
    <w:rsid w:val="001A2825"/>
    <w:rsid w:val="001A2E69"/>
    <w:rsid w:val="001A3743"/>
    <w:rsid w:val="001A5A4F"/>
    <w:rsid w:val="001A6792"/>
    <w:rsid w:val="001A7845"/>
    <w:rsid w:val="001B03D7"/>
    <w:rsid w:val="001B1AC9"/>
    <w:rsid w:val="001B283A"/>
    <w:rsid w:val="001B2CBA"/>
    <w:rsid w:val="001B43CB"/>
    <w:rsid w:val="001B4863"/>
    <w:rsid w:val="001B5640"/>
    <w:rsid w:val="001B5719"/>
    <w:rsid w:val="001B667B"/>
    <w:rsid w:val="001C1431"/>
    <w:rsid w:val="001C1936"/>
    <w:rsid w:val="001C23BF"/>
    <w:rsid w:val="001C2457"/>
    <w:rsid w:val="001C4113"/>
    <w:rsid w:val="001C5CB5"/>
    <w:rsid w:val="001C5EAE"/>
    <w:rsid w:val="001C77C5"/>
    <w:rsid w:val="001D22CB"/>
    <w:rsid w:val="001D22DE"/>
    <w:rsid w:val="001D2331"/>
    <w:rsid w:val="001D290E"/>
    <w:rsid w:val="001D2A41"/>
    <w:rsid w:val="001D2FA9"/>
    <w:rsid w:val="001D31DB"/>
    <w:rsid w:val="001D32E9"/>
    <w:rsid w:val="001D4590"/>
    <w:rsid w:val="001D6E25"/>
    <w:rsid w:val="001D6EA5"/>
    <w:rsid w:val="001D7658"/>
    <w:rsid w:val="001E0419"/>
    <w:rsid w:val="001E424C"/>
    <w:rsid w:val="001E47D5"/>
    <w:rsid w:val="001E6598"/>
    <w:rsid w:val="001E76D7"/>
    <w:rsid w:val="001E7F64"/>
    <w:rsid w:val="001F333A"/>
    <w:rsid w:val="001F403A"/>
    <w:rsid w:val="001F4ABB"/>
    <w:rsid w:val="001F5587"/>
    <w:rsid w:val="001F5B6B"/>
    <w:rsid w:val="001F60BB"/>
    <w:rsid w:val="001F67A3"/>
    <w:rsid w:val="001F6836"/>
    <w:rsid w:val="00200149"/>
    <w:rsid w:val="002005ED"/>
    <w:rsid w:val="0020085D"/>
    <w:rsid w:val="00202554"/>
    <w:rsid w:val="00202669"/>
    <w:rsid w:val="00203019"/>
    <w:rsid w:val="002047D4"/>
    <w:rsid w:val="00205F21"/>
    <w:rsid w:val="00206472"/>
    <w:rsid w:val="002065D8"/>
    <w:rsid w:val="0020698C"/>
    <w:rsid w:val="00207019"/>
    <w:rsid w:val="00210F08"/>
    <w:rsid w:val="00211926"/>
    <w:rsid w:val="0022170E"/>
    <w:rsid w:val="00221FF3"/>
    <w:rsid w:val="002222A3"/>
    <w:rsid w:val="0022259A"/>
    <w:rsid w:val="0022543C"/>
    <w:rsid w:val="0022602E"/>
    <w:rsid w:val="00226B4E"/>
    <w:rsid w:val="002304F5"/>
    <w:rsid w:val="0023165A"/>
    <w:rsid w:val="002319C3"/>
    <w:rsid w:val="00232363"/>
    <w:rsid w:val="00233222"/>
    <w:rsid w:val="0023403B"/>
    <w:rsid w:val="002346DB"/>
    <w:rsid w:val="00236A1B"/>
    <w:rsid w:val="0023747B"/>
    <w:rsid w:val="00240440"/>
    <w:rsid w:val="002406E4"/>
    <w:rsid w:val="0024092C"/>
    <w:rsid w:val="00241A6B"/>
    <w:rsid w:val="002443FB"/>
    <w:rsid w:val="0024477A"/>
    <w:rsid w:val="0024488B"/>
    <w:rsid w:val="00244A54"/>
    <w:rsid w:val="0024512A"/>
    <w:rsid w:val="00245D32"/>
    <w:rsid w:val="0024679E"/>
    <w:rsid w:val="00247A8C"/>
    <w:rsid w:val="0025293D"/>
    <w:rsid w:val="0025340A"/>
    <w:rsid w:val="00253D09"/>
    <w:rsid w:val="002540EE"/>
    <w:rsid w:val="0025563F"/>
    <w:rsid w:val="00255931"/>
    <w:rsid w:val="00255E8A"/>
    <w:rsid w:val="00256D74"/>
    <w:rsid w:val="00262D80"/>
    <w:rsid w:val="0026321A"/>
    <w:rsid w:val="00263EF5"/>
    <w:rsid w:val="0026472D"/>
    <w:rsid w:val="00264C13"/>
    <w:rsid w:val="00265EB2"/>
    <w:rsid w:val="00266304"/>
    <w:rsid w:val="00266479"/>
    <w:rsid w:val="002666BC"/>
    <w:rsid w:val="002666CF"/>
    <w:rsid w:val="00271C64"/>
    <w:rsid w:val="00273FF3"/>
    <w:rsid w:val="00276708"/>
    <w:rsid w:val="00280760"/>
    <w:rsid w:val="0028091F"/>
    <w:rsid w:val="002809DA"/>
    <w:rsid w:val="0028127F"/>
    <w:rsid w:val="002818A3"/>
    <w:rsid w:val="00282137"/>
    <w:rsid w:val="00283BAE"/>
    <w:rsid w:val="00284654"/>
    <w:rsid w:val="0029053B"/>
    <w:rsid w:val="0029053C"/>
    <w:rsid w:val="0029091A"/>
    <w:rsid w:val="00292689"/>
    <w:rsid w:val="00294114"/>
    <w:rsid w:val="002965A1"/>
    <w:rsid w:val="002A1D8B"/>
    <w:rsid w:val="002A5F85"/>
    <w:rsid w:val="002A659F"/>
    <w:rsid w:val="002A6A6D"/>
    <w:rsid w:val="002A7356"/>
    <w:rsid w:val="002A77EE"/>
    <w:rsid w:val="002A7A3B"/>
    <w:rsid w:val="002A7F34"/>
    <w:rsid w:val="002A7F9D"/>
    <w:rsid w:val="002B121B"/>
    <w:rsid w:val="002B1333"/>
    <w:rsid w:val="002B34CD"/>
    <w:rsid w:val="002B3AAD"/>
    <w:rsid w:val="002B49F9"/>
    <w:rsid w:val="002B4CBA"/>
    <w:rsid w:val="002B60B5"/>
    <w:rsid w:val="002C0C6B"/>
    <w:rsid w:val="002C206F"/>
    <w:rsid w:val="002C2491"/>
    <w:rsid w:val="002C622E"/>
    <w:rsid w:val="002D02AA"/>
    <w:rsid w:val="002D73FF"/>
    <w:rsid w:val="002D777B"/>
    <w:rsid w:val="002E0548"/>
    <w:rsid w:val="002E0584"/>
    <w:rsid w:val="002E0D10"/>
    <w:rsid w:val="002E19EA"/>
    <w:rsid w:val="002E1B7F"/>
    <w:rsid w:val="002E532F"/>
    <w:rsid w:val="002E57B6"/>
    <w:rsid w:val="002E60C0"/>
    <w:rsid w:val="002E7B9B"/>
    <w:rsid w:val="002F0225"/>
    <w:rsid w:val="002F0320"/>
    <w:rsid w:val="002F041B"/>
    <w:rsid w:val="002F08AC"/>
    <w:rsid w:val="002F1299"/>
    <w:rsid w:val="002F13B6"/>
    <w:rsid w:val="002F219E"/>
    <w:rsid w:val="002F25BB"/>
    <w:rsid w:val="002F3929"/>
    <w:rsid w:val="002F4A94"/>
    <w:rsid w:val="002F4DC0"/>
    <w:rsid w:val="002F55A5"/>
    <w:rsid w:val="002F665B"/>
    <w:rsid w:val="002F6737"/>
    <w:rsid w:val="002F6B38"/>
    <w:rsid w:val="003001A2"/>
    <w:rsid w:val="003016D9"/>
    <w:rsid w:val="00304827"/>
    <w:rsid w:val="003060ED"/>
    <w:rsid w:val="00306A98"/>
    <w:rsid w:val="00307B57"/>
    <w:rsid w:val="00307E89"/>
    <w:rsid w:val="003103DF"/>
    <w:rsid w:val="003124B8"/>
    <w:rsid w:val="003128E5"/>
    <w:rsid w:val="00314447"/>
    <w:rsid w:val="003160FF"/>
    <w:rsid w:val="0031657C"/>
    <w:rsid w:val="003167E3"/>
    <w:rsid w:val="00320D5E"/>
    <w:rsid w:val="00321823"/>
    <w:rsid w:val="00322DE1"/>
    <w:rsid w:val="00323C23"/>
    <w:rsid w:val="003246ED"/>
    <w:rsid w:val="00325CD5"/>
    <w:rsid w:val="003271BF"/>
    <w:rsid w:val="003278A6"/>
    <w:rsid w:val="00327EB8"/>
    <w:rsid w:val="00327F4E"/>
    <w:rsid w:val="0033260D"/>
    <w:rsid w:val="0033275A"/>
    <w:rsid w:val="00334E08"/>
    <w:rsid w:val="003353CC"/>
    <w:rsid w:val="003369BC"/>
    <w:rsid w:val="0034094F"/>
    <w:rsid w:val="00341C6C"/>
    <w:rsid w:val="003427DE"/>
    <w:rsid w:val="0034418E"/>
    <w:rsid w:val="0034790B"/>
    <w:rsid w:val="00350680"/>
    <w:rsid w:val="00355BA6"/>
    <w:rsid w:val="003566D2"/>
    <w:rsid w:val="00357792"/>
    <w:rsid w:val="00361AA9"/>
    <w:rsid w:val="00362244"/>
    <w:rsid w:val="00363209"/>
    <w:rsid w:val="00363321"/>
    <w:rsid w:val="003637D0"/>
    <w:rsid w:val="0036515F"/>
    <w:rsid w:val="0037317F"/>
    <w:rsid w:val="003758CA"/>
    <w:rsid w:val="00376D10"/>
    <w:rsid w:val="00377DA3"/>
    <w:rsid w:val="00377E08"/>
    <w:rsid w:val="00377F02"/>
    <w:rsid w:val="0038037B"/>
    <w:rsid w:val="003816A6"/>
    <w:rsid w:val="00382CCF"/>
    <w:rsid w:val="00383A76"/>
    <w:rsid w:val="003840A8"/>
    <w:rsid w:val="00384FEA"/>
    <w:rsid w:val="00385963"/>
    <w:rsid w:val="003871A1"/>
    <w:rsid w:val="00387B02"/>
    <w:rsid w:val="003927BC"/>
    <w:rsid w:val="00392F25"/>
    <w:rsid w:val="00394429"/>
    <w:rsid w:val="00394AEB"/>
    <w:rsid w:val="003956E8"/>
    <w:rsid w:val="00395F70"/>
    <w:rsid w:val="003961FA"/>
    <w:rsid w:val="00397B91"/>
    <w:rsid w:val="003A01A4"/>
    <w:rsid w:val="003A0DDE"/>
    <w:rsid w:val="003A158B"/>
    <w:rsid w:val="003A3033"/>
    <w:rsid w:val="003A34F1"/>
    <w:rsid w:val="003A40D4"/>
    <w:rsid w:val="003A512C"/>
    <w:rsid w:val="003A549E"/>
    <w:rsid w:val="003A645E"/>
    <w:rsid w:val="003A7451"/>
    <w:rsid w:val="003A780B"/>
    <w:rsid w:val="003A7AA2"/>
    <w:rsid w:val="003A7E6B"/>
    <w:rsid w:val="003B0037"/>
    <w:rsid w:val="003B0D24"/>
    <w:rsid w:val="003B2721"/>
    <w:rsid w:val="003B3C85"/>
    <w:rsid w:val="003B4E7C"/>
    <w:rsid w:val="003B5349"/>
    <w:rsid w:val="003B6F82"/>
    <w:rsid w:val="003B6FBA"/>
    <w:rsid w:val="003B73D4"/>
    <w:rsid w:val="003B7503"/>
    <w:rsid w:val="003C0CA7"/>
    <w:rsid w:val="003C1039"/>
    <w:rsid w:val="003C2223"/>
    <w:rsid w:val="003C2F15"/>
    <w:rsid w:val="003C4DB1"/>
    <w:rsid w:val="003C57FF"/>
    <w:rsid w:val="003C5E78"/>
    <w:rsid w:val="003C6456"/>
    <w:rsid w:val="003D066A"/>
    <w:rsid w:val="003D305A"/>
    <w:rsid w:val="003D502C"/>
    <w:rsid w:val="003D7BE5"/>
    <w:rsid w:val="003D7C10"/>
    <w:rsid w:val="003E0DD0"/>
    <w:rsid w:val="003E32EC"/>
    <w:rsid w:val="003E37E2"/>
    <w:rsid w:val="003E41E1"/>
    <w:rsid w:val="003E545B"/>
    <w:rsid w:val="003E675E"/>
    <w:rsid w:val="003E6ED5"/>
    <w:rsid w:val="003E7B79"/>
    <w:rsid w:val="003F038A"/>
    <w:rsid w:val="003F077C"/>
    <w:rsid w:val="003F15AB"/>
    <w:rsid w:val="003F19E2"/>
    <w:rsid w:val="003F19E3"/>
    <w:rsid w:val="003F1E1F"/>
    <w:rsid w:val="003F1EA1"/>
    <w:rsid w:val="003F262D"/>
    <w:rsid w:val="003F56F0"/>
    <w:rsid w:val="003F6D3B"/>
    <w:rsid w:val="00400597"/>
    <w:rsid w:val="00401155"/>
    <w:rsid w:val="00402228"/>
    <w:rsid w:val="00404BC9"/>
    <w:rsid w:val="0040620E"/>
    <w:rsid w:val="00410DB8"/>
    <w:rsid w:val="00413794"/>
    <w:rsid w:val="004147B4"/>
    <w:rsid w:val="00415F36"/>
    <w:rsid w:val="004205B9"/>
    <w:rsid w:val="00420F07"/>
    <w:rsid w:val="00422051"/>
    <w:rsid w:val="004226D0"/>
    <w:rsid w:val="004226E4"/>
    <w:rsid w:val="00430EBE"/>
    <w:rsid w:val="00432D57"/>
    <w:rsid w:val="00433CD2"/>
    <w:rsid w:val="00434475"/>
    <w:rsid w:val="00434665"/>
    <w:rsid w:val="00434AEE"/>
    <w:rsid w:val="0043510D"/>
    <w:rsid w:val="00436EC2"/>
    <w:rsid w:val="00437B06"/>
    <w:rsid w:val="00441713"/>
    <w:rsid w:val="00441D58"/>
    <w:rsid w:val="00442164"/>
    <w:rsid w:val="004429EF"/>
    <w:rsid w:val="00444AE7"/>
    <w:rsid w:val="0044588E"/>
    <w:rsid w:val="0045038D"/>
    <w:rsid w:val="004508EA"/>
    <w:rsid w:val="004515C7"/>
    <w:rsid w:val="004523FC"/>
    <w:rsid w:val="00452792"/>
    <w:rsid w:val="00452B8A"/>
    <w:rsid w:val="004536F0"/>
    <w:rsid w:val="00453C5F"/>
    <w:rsid w:val="00455950"/>
    <w:rsid w:val="00455A68"/>
    <w:rsid w:val="00457E98"/>
    <w:rsid w:val="0046033E"/>
    <w:rsid w:val="00460BDA"/>
    <w:rsid w:val="00461C62"/>
    <w:rsid w:val="004636BB"/>
    <w:rsid w:val="00464B23"/>
    <w:rsid w:val="00464EB1"/>
    <w:rsid w:val="00465699"/>
    <w:rsid w:val="00465F3C"/>
    <w:rsid w:val="004670E2"/>
    <w:rsid w:val="00467198"/>
    <w:rsid w:val="00470EBD"/>
    <w:rsid w:val="00471967"/>
    <w:rsid w:val="00471ED1"/>
    <w:rsid w:val="00473907"/>
    <w:rsid w:val="00473C72"/>
    <w:rsid w:val="004746CB"/>
    <w:rsid w:val="00474920"/>
    <w:rsid w:val="00475167"/>
    <w:rsid w:val="004816E6"/>
    <w:rsid w:val="00481B13"/>
    <w:rsid w:val="00481CA8"/>
    <w:rsid w:val="00482914"/>
    <w:rsid w:val="004832EE"/>
    <w:rsid w:val="0048586E"/>
    <w:rsid w:val="004866FA"/>
    <w:rsid w:val="00486991"/>
    <w:rsid w:val="0049018C"/>
    <w:rsid w:val="00491680"/>
    <w:rsid w:val="00491DD4"/>
    <w:rsid w:val="004921FF"/>
    <w:rsid w:val="0049474D"/>
    <w:rsid w:val="00494A97"/>
    <w:rsid w:val="00495024"/>
    <w:rsid w:val="00495BEF"/>
    <w:rsid w:val="00497B6A"/>
    <w:rsid w:val="00497C48"/>
    <w:rsid w:val="004A1DD6"/>
    <w:rsid w:val="004A579B"/>
    <w:rsid w:val="004B3FE0"/>
    <w:rsid w:val="004B4D6A"/>
    <w:rsid w:val="004B50CF"/>
    <w:rsid w:val="004B5AC0"/>
    <w:rsid w:val="004C0710"/>
    <w:rsid w:val="004C0790"/>
    <w:rsid w:val="004C1432"/>
    <w:rsid w:val="004C1C28"/>
    <w:rsid w:val="004C1DBF"/>
    <w:rsid w:val="004C21A7"/>
    <w:rsid w:val="004C31B6"/>
    <w:rsid w:val="004C365C"/>
    <w:rsid w:val="004C4034"/>
    <w:rsid w:val="004C4332"/>
    <w:rsid w:val="004C59E5"/>
    <w:rsid w:val="004C5E52"/>
    <w:rsid w:val="004C619B"/>
    <w:rsid w:val="004C67D1"/>
    <w:rsid w:val="004C79DB"/>
    <w:rsid w:val="004C7FDC"/>
    <w:rsid w:val="004D013D"/>
    <w:rsid w:val="004D2BDA"/>
    <w:rsid w:val="004D6387"/>
    <w:rsid w:val="004D6BFD"/>
    <w:rsid w:val="004D6F10"/>
    <w:rsid w:val="004D7B78"/>
    <w:rsid w:val="004E042E"/>
    <w:rsid w:val="004E0E1B"/>
    <w:rsid w:val="004E4902"/>
    <w:rsid w:val="004E4BCA"/>
    <w:rsid w:val="004E5EBD"/>
    <w:rsid w:val="004E75E3"/>
    <w:rsid w:val="004F01DA"/>
    <w:rsid w:val="004F08CF"/>
    <w:rsid w:val="004F15C9"/>
    <w:rsid w:val="004F3900"/>
    <w:rsid w:val="004F3DD2"/>
    <w:rsid w:val="004F4316"/>
    <w:rsid w:val="004F4A4B"/>
    <w:rsid w:val="004F5265"/>
    <w:rsid w:val="004F7443"/>
    <w:rsid w:val="004F7523"/>
    <w:rsid w:val="0050045D"/>
    <w:rsid w:val="005021FC"/>
    <w:rsid w:val="005026AE"/>
    <w:rsid w:val="005030B2"/>
    <w:rsid w:val="00503861"/>
    <w:rsid w:val="0050593A"/>
    <w:rsid w:val="00506DFD"/>
    <w:rsid w:val="00506F5E"/>
    <w:rsid w:val="00507268"/>
    <w:rsid w:val="005075D1"/>
    <w:rsid w:val="005077CB"/>
    <w:rsid w:val="00510A38"/>
    <w:rsid w:val="00513F63"/>
    <w:rsid w:val="00514515"/>
    <w:rsid w:val="005149D6"/>
    <w:rsid w:val="00515A77"/>
    <w:rsid w:val="00516DE9"/>
    <w:rsid w:val="00517ADE"/>
    <w:rsid w:val="00517B18"/>
    <w:rsid w:val="00521525"/>
    <w:rsid w:val="005218D2"/>
    <w:rsid w:val="00521F7C"/>
    <w:rsid w:val="0052265B"/>
    <w:rsid w:val="00525320"/>
    <w:rsid w:val="00525629"/>
    <w:rsid w:val="005312BD"/>
    <w:rsid w:val="00531E0A"/>
    <w:rsid w:val="00532B5F"/>
    <w:rsid w:val="00533035"/>
    <w:rsid w:val="0053337E"/>
    <w:rsid w:val="0053358E"/>
    <w:rsid w:val="00535A11"/>
    <w:rsid w:val="00537F5E"/>
    <w:rsid w:val="00540AFC"/>
    <w:rsid w:val="00541E77"/>
    <w:rsid w:val="0054389E"/>
    <w:rsid w:val="00545FBA"/>
    <w:rsid w:val="00546593"/>
    <w:rsid w:val="00550A4F"/>
    <w:rsid w:val="00551E4D"/>
    <w:rsid w:val="005536EA"/>
    <w:rsid w:val="00553D50"/>
    <w:rsid w:val="0055403D"/>
    <w:rsid w:val="00555326"/>
    <w:rsid w:val="00561351"/>
    <w:rsid w:val="00561D57"/>
    <w:rsid w:val="00563A3C"/>
    <w:rsid w:val="005652BF"/>
    <w:rsid w:val="00565400"/>
    <w:rsid w:val="005667EB"/>
    <w:rsid w:val="0056795C"/>
    <w:rsid w:val="00567E03"/>
    <w:rsid w:val="00570430"/>
    <w:rsid w:val="005732B2"/>
    <w:rsid w:val="00573DBB"/>
    <w:rsid w:val="005751AA"/>
    <w:rsid w:val="005751EC"/>
    <w:rsid w:val="005775AF"/>
    <w:rsid w:val="005779A8"/>
    <w:rsid w:val="0058110A"/>
    <w:rsid w:val="005833C8"/>
    <w:rsid w:val="005839BD"/>
    <w:rsid w:val="005847EB"/>
    <w:rsid w:val="00584B5E"/>
    <w:rsid w:val="00584BC9"/>
    <w:rsid w:val="00584D7F"/>
    <w:rsid w:val="00585695"/>
    <w:rsid w:val="005857E0"/>
    <w:rsid w:val="00587180"/>
    <w:rsid w:val="00590769"/>
    <w:rsid w:val="0059089F"/>
    <w:rsid w:val="00590B4D"/>
    <w:rsid w:val="00591207"/>
    <w:rsid w:val="00591FDC"/>
    <w:rsid w:val="005926A0"/>
    <w:rsid w:val="00594330"/>
    <w:rsid w:val="00595E18"/>
    <w:rsid w:val="005962A8"/>
    <w:rsid w:val="005A12F9"/>
    <w:rsid w:val="005A1306"/>
    <w:rsid w:val="005A1D89"/>
    <w:rsid w:val="005A2D4D"/>
    <w:rsid w:val="005A343A"/>
    <w:rsid w:val="005A384D"/>
    <w:rsid w:val="005A495D"/>
    <w:rsid w:val="005A7F19"/>
    <w:rsid w:val="005B1BB7"/>
    <w:rsid w:val="005B1D43"/>
    <w:rsid w:val="005B2877"/>
    <w:rsid w:val="005B2C0C"/>
    <w:rsid w:val="005B4B6A"/>
    <w:rsid w:val="005B4FF4"/>
    <w:rsid w:val="005B7358"/>
    <w:rsid w:val="005B7FF2"/>
    <w:rsid w:val="005C01BE"/>
    <w:rsid w:val="005C0A1B"/>
    <w:rsid w:val="005C296E"/>
    <w:rsid w:val="005C2E6D"/>
    <w:rsid w:val="005C35FA"/>
    <w:rsid w:val="005C5515"/>
    <w:rsid w:val="005C7980"/>
    <w:rsid w:val="005D0ADA"/>
    <w:rsid w:val="005D2DB3"/>
    <w:rsid w:val="005D4F9A"/>
    <w:rsid w:val="005D5B4C"/>
    <w:rsid w:val="005D61CF"/>
    <w:rsid w:val="005D6B7A"/>
    <w:rsid w:val="005E0FAD"/>
    <w:rsid w:val="005E16F4"/>
    <w:rsid w:val="005E1D88"/>
    <w:rsid w:val="005E5D7C"/>
    <w:rsid w:val="005E6ABA"/>
    <w:rsid w:val="005E7DCC"/>
    <w:rsid w:val="005F01D3"/>
    <w:rsid w:val="005F028E"/>
    <w:rsid w:val="005F03F4"/>
    <w:rsid w:val="005F0BE4"/>
    <w:rsid w:val="005F0BEA"/>
    <w:rsid w:val="005F128B"/>
    <w:rsid w:val="005F36DD"/>
    <w:rsid w:val="005F36EC"/>
    <w:rsid w:val="005F3B0D"/>
    <w:rsid w:val="005F4566"/>
    <w:rsid w:val="005F4E7C"/>
    <w:rsid w:val="005F5D9A"/>
    <w:rsid w:val="00600C47"/>
    <w:rsid w:val="006039B0"/>
    <w:rsid w:val="00603E3C"/>
    <w:rsid w:val="00605338"/>
    <w:rsid w:val="00605DD5"/>
    <w:rsid w:val="00605EAB"/>
    <w:rsid w:val="00606F5D"/>
    <w:rsid w:val="006072C6"/>
    <w:rsid w:val="00610217"/>
    <w:rsid w:val="00610315"/>
    <w:rsid w:val="006106F5"/>
    <w:rsid w:val="0061327F"/>
    <w:rsid w:val="00613AD5"/>
    <w:rsid w:val="0061514B"/>
    <w:rsid w:val="0061576B"/>
    <w:rsid w:val="006169E9"/>
    <w:rsid w:val="00617F74"/>
    <w:rsid w:val="00620B1F"/>
    <w:rsid w:val="00621A21"/>
    <w:rsid w:val="006225FF"/>
    <w:rsid w:val="00622942"/>
    <w:rsid w:val="00622D4D"/>
    <w:rsid w:val="0062593E"/>
    <w:rsid w:val="00627ADD"/>
    <w:rsid w:val="00627B8F"/>
    <w:rsid w:val="00630A86"/>
    <w:rsid w:val="006327EA"/>
    <w:rsid w:val="0063313E"/>
    <w:rsid w:val="00634D3B"/>
    <w:rsid w:val="00635DE7"/>
    <w:rsid w:val="00636657"/>
    <w:rsid w:val="00636E3B"/>
    <w:rsid w:val="0064072E"/>
    <w:rsid w:val="00643349"/>
    <w:rsid w:val="00643BDF"/>
    <w:rsid w:val="00645382"/>
    <w:rsid w:val="006457E4"/>
    <w:rsid w:val="00645A24"/>
    <w:rsid w:val="0064727B"/>
    <w:rsid w:val="00647D15"/>
    <w:rsid w:val="00650276"/>
    <w:rsid w:val="00650755"/>
    <w:rsid w:val="00650A82"/>
    <w:rsid w:val="00651AB4"/>
    <w:rsid w:val="00651E91"/>
    <w:rsid w:val="006538DD"/>
    <w:rsid w:val="00654A36"/>
    <w:rsid w:val="0065501B"/>
    <w:rsid w:val="00655DBB"/>
    <w:rsid w:val="00656141"/>
    <w:rsid w:val="00656E8E"/>
    <w:rsid w:val="006578F7"/>
    <w:rsid w:val="00657BF3"/>
    <w:rsid w:val="00661085"/>
    <w:rsid w:val="00661ECC"/>
    <w:rsid w:val="00662036"/>
    <w:rsid w:val="00663FEC"/>
    <w:rsid w:val="006706C4"/>
    <w:rsid w:val="00671307"/>
    <w:rsid w:val="00671990"/>
    <w:rsid w:val="0067274A"/>
    <w:rsid w:val="00673718"/>
    <w:rsid w:val="006754BD"/>
    <w:rsid w:val="006756D7"/>
    <w:rsid w:val="0067658E"/>
    <w:rsid w:val="00676AD7"/>
    <w:rsid w:val="00681BDD"/>
    <w:rsid w:val="00683D2A"/>
    <w:rsid w:val="00683D8D"/>
    <w:rsid w:val="00684198"/>
    <w:rsid w:val="006843A6"/>
    <w:rsid w:val="00687243"/>
    <w:rsid w:val="006879BA"/>
    <w:rsid w:val="00690E1D"/>
    <w:rsid w:val="00691C97"/>
    <w:rsid w:val="006931C6"/>
    <w:rsid w:val="0069497E"/>
    <w:rsid w:val="00696026"/>
    <w:rsid w:val="00696A4B"/>
    <w:rsid w:val="00696ADB"/>
    <w:rsid w:val="00696EB0"/>
    <w:rsid w:val="006A4082"/>
    <w:rsid w:val="006A5427"/>
    <w:rsid w:val="006A55F7"/>
    <w:rsid w:val="006A596A"/>
    <w:rsid w:val="006A662A"/>
    <w:rsid w:val="006A678B"/>
    <w:rsid w:val="006B01D9"/>
    <w:rsid w:val="006B113A"/>
    <w:rsid w:val="006B1DF6"/>
    <w:rsid w:val="006B21BF"/>
    <w:rsid w:val="006B2746"/>
    <w:rsid w:val="006B2D5D"/>
    <w:rsid w:val="006B4018"/>
    <w:rsid w:val="006B5FF9"/>
    <w:rsid w:val="006C1F2B"/>
    <w:rsid w:val="006C2784"/>
    <w:rsid w:val="006C29D6"/>
    <w:rsid w:val="006C306B"/>
    <w:rsid w:val="006C3EB9"/>
    <w:rsid w:val="006C72E7"/>
    <w:rsid w:val="006C78F8"/>
    <w:rsid w:val="006D0DFF"/>
    <w:rsid w:val="006D3223"/>
    <w:rsid w:val="006D43AD"/>
    <w:rsid w:val="006D56A0"/>
    <w:rsid w:val="006E2FDE"/>
    <w:rsid w:val="006E318D"/>
    <w:rsid w:val="006E32D1"/>
    <w:rsid w:val="006E7942"/>
    <w:rsid w:val="006E7EFE"/>
    <w:rsid w:val="006E7F68"/>
    <w:rsid w:val="006F029A"/>
    <w:rsid w:val="006F0667"/>
    <w:rsid w:val="006F13F9"/>
    <w:rsid w:val="006F2AD5"/>
    <w:rsid w:val="006F4873"/>
    <w:rsid w:val="006F4FD6"/>
    <w:rsid w:val="006F5A25"/>
    <w:rsid w:val="00703596"/>
    <w:rsid w:val="00704B79"/>
    <w:rsid w:val="00704D8D"/>
    <w:rsid w:val="00704F17"/>
    <w:rsid w:val="00705E2B"/>
    <w:rsid w:val="00707D81"/>
    <w:rsid w:val="00710279"/>
    <w:rsid w:val="0071152C"/>
    <w:rsid w:val="007123B5"/>
    <w:rsid w:val="00713AFB"/>
    <w:rsid w:val="00713D23"/>
    <w:rsid w:val="00714036"/>
    <w:rsid w:val="007160EA"/>
    <w:rsid w:val="00716171"/>
    <w:rsid w:val="007161C1"/>
    <w:rsid w:val="00716CEF"/>
    <w:rsid w:val="007171BC"/>
    <w:rsid w:val="00720FE4"/>
    <w:rsid w:val="00722C48"/>
    <w:rsid w:val="00723210"/>
    <w:rsid w:val="00723C65"/>
    <w:rsid w:val="00723FD9"/>
    <w:rsid w:val="0072733F"/>
    <w:rsid w:val="007279D8"/>
    <w:rsid w:val="00731EA5"/>
    <w:rsid w:val="00734B4E"/>
    <w:rsid w:val="00735684"/>
    <w:rsid w:val="007360DF"/>
    <w:rsid w:val="00736BDB"/>
    <w:rsid w:val="007379E7"/>
    <w:rsid w:val="00740D10"/>
    <w:rsid w:val="007417C9"/>
    <w:rsid w:val="00741B69"/>
    <w:rsid w:val="00741C5B"/>
    <w:rsid w:val="00741FE1"/>
    <w:rsid w:val="007423EF"/>
    <w:rsid w:val="00742B26"/>
    <w:rsid w:val="00743246"/>
    <w:rsid w:val="00743394"/>
    <w:rsid w:val="00743398"/>
    <w:rsid w:val="00744205"/>
    <w:rsid w:val="00745F8D"/>
    <w:rsid w:val="00746DD5"/>
    <w:rsid w:val="00747B77"/>
    <w:rsid w:val="007504FF"/>
    <w:rsid w:val="00751A27"/>
    <w:rsid w:val="007536C8"/>
    <w:rsid w:val="0075478F"/>
    <w:rsid w:val="00757FCE"/>
    <w:rsid w:val="0076068A"/>
    <w:rsid w:val="007625B0"/>
    <w:rsid w:val="007625B6"/>
    <w:rsid w:val="00762B98"/>
    <w:rsid w:val="00763A19"/>
    <w:rsid w:val="0076404C"/>
    <w:rsid w:val="00765334"/>
    <w:rsid w:val="007679A6"/>
    <w:rsid w:val="007707F7"/>
    <w:rsid w:val="0077101E"/>
    <w:rsid w:val="00771821"/>
    <w:rsid w:val="00771B56"/>
    <w:rsid w:val="00771D5A"/>
    <w:rsid w:val="00773551"/>
    <w:rsid w:val="00773AC5"/>
    <w:rsid w:val="007806CF"/>
    <w:rsid w:val="00780AF5"/>
    <w:rsid w:val="007820E8"/>
    <w:rsid w:val="00782243"/>
    <w:rsid w:val="00783759"/>
    <w:rsid w:val="007841F5"/>
    <w:rsid w:val="00784FEA"/>
    <w:rsid w:val="00785308"/>
    <w:rsid w:val="00786424"/>
    <w:rsid w:val="00790EB8"/>
    <w:rsid w:val="0079102B"/>
    <w:rsid w:val="007918EB"/>
    <w:rsid w:val="0079201F"/>
    <w:rsid w:val="007920A5"/>
    <w:rsid w:val="0079441B"/>
    <w:rsid w:val="00795469"/>
    <w:rsid w:val="007978AA"/>
    <w:rsid w:val="00797963"/>
    <w:rsid w:val="007979A6"/>
    <w:rsid w:val="007A3055"/>
    <w:rsid w:val="007A3EE4"/>
    <w:rsid w:val="007A4D14"/>
    <w:rsid w:val="007A59C0"/>
    <w:rsid w:val="007A6C93"/>
    <w:rsid w:val="007A76A4"/>
    <w:rsid w:val="007B0D15"/>
    <w:rsid w:val="007B1CA6"/>
    <w:rsid w:val="007B2385"/>
    <w:rsid w:val="007C1161"/>
    <w:rsid w:val="007C3EED"/>
    <w:rsid w:val="007C484C"/>
    <w:rsid w:val="007C519F"/>
    <w:rsid w:val="007C7A2A"/>
    <w:rsid w:val="007C7B81"/>
    <w:rsid w:val="007D503D"/>
    <w:rsid w:val="007D5711"/>
    <w:rsid w:val="007D6FBD"/>
    <w:rsid w:val="007D7E8C"/>
    <w:rsid w:val="007E02BF"/>
    <w:rsid w:val="007E239F"/>
    <w:rsid w:val="007E268C"/>
    <w:rsid w:val="007E3C3E"/>
    <w:rsid w:val="007E3F3B"/>
    <w:rsid w:val="007E5519"/>
    <w:rsid w:val="007E795C"/>
    <w:rsid w:val="007E7DF5"/>
    <w:rsid w:val="007F0412"/>
    <w:rsid w:val="007F0732"/>
    <w:rsid w:val="007F0D21"/>
    <w:rsid w:val="007F11D9"/>
    <w:rsid w:val="007F14E7"/>
    <w:rsid w:val="007F1690"/>
    <w:rsid w:val="007F2554"/>
    <w:rsid w:val="007F4F3E"/>
    <w:rsid w:val="007F5645"/>
    <w:rsid w:val="007F7B6C"/>
    <w:rsid w:val="007F7DEF"/>
    <w:rsid w:val="007F7F6B"/>
    <w:rsid w:val="008005E3"/>
    <w:rsid w:val="008018FC"/>
    <w:rsid w:val="008048D1"/>
    <w:rsid w:val="008052CA"/>
    <w:rsid w:val="008116F5"/>
    <w:rsid w:val="00811713"/>
    <w:rsid w:val="00813C20"/>
    <w:rsid w:val="00814337"/>
    <w:rsid w:val="00816961"/>
    <w:rsid w:val="00816B7F"/>
    <w:rsid w:val="00816DF0"/>
    <w:rsid w:val="008223FE"/>
    <w:rsid w:val="0082281E"/>
    <w:rsid w:val="00823C40"/>
    <w:rsid w:val="00824289"/>
    <w:rsid w:val="008242FF"/>
    <w:rsid w:val="008258A3"/>
    <w:rsid w:val="00825DC7"/>
    <w:rsid w:val="00827843"/>
    <w:rsid w:val="008326D2"/>
    <w:rsid w:val="00832C75"/>
    <w:rsid w:val="008336B5"/>
    <w:rsid w:val="0083582F"/>
    <w:rsid w:val="00836978"/>
    <w:rsid w:val="00836C3D"/>
    <w:rsid w:val="00837FD5"/>
    <w:rsid w:val="00840018"/>
    <w:rsid w:val="008413CD"/>
    <w:rsid w:val="008417B2"/>
    <w:rsid w:val="00842142"/>
    <w:rsid w:val="00842919"/>
    <w:rsid w:val="00842F53"/>
    <w:rsid w:val="00844C76"/>
    <w:rsid w:val="00845879"/>
    <w:rsid w:val="00846202"/>
    <w:rsid w:val="008462D5"/>
    <w:rsid w:val="00851935"/>
    <w:rsid w:val="00853E83"/>
    <w:rsid w:val="00854769"/>
    <w:rsid w:val="00854EB7"/>
    <w:rsid w:val="0085571F"/>
    <w:rsid w:val="00855C41"/>
    <w:rsid w:val="008562C9"/>
    <w:rsid w:val="00856A16"/>
    <w:rsid w:val="00857386"/>
    <w:rsid w:val="008573CB"/>
    <w:rsid w:val="00861890"/>
    <w:rsid w:val="00864233"/>
    <w:rsid w:val="0086453D"/>
    <w:rsid w:val="00865B4E"/>
    <w:rsid w:val="0086629A"/>
    <w:rsid w:val="0086722F"/>
    <w:rsid w:val="008707A6"/>
    <w:rsid w:val="00873D00"/>
    <w:rsid w:val="00876FA7"/>
    <w:rsid w:val="00877E35"/>
    <w:rsid w:val="00881AE2"/>
    <w:rsid w:val="0088335F"/>
    <w:rsid w:val="00884355"/>
    <w:rsid w:val="008856F4"/>
    <w:rsid w:val="00885EDC"/>
    <w:rsid w:val="00887BE6"/>
    <w:rsid w:val="00887BF8"/>
    <w:rsid w:val="00887D8D"/>
    <w:rsid w:val="008904EA"/>
    <w:rsid w:val="0089186D"/>
    <w:rsid w:val="0089200F"/>
    <w:rsid w:val="008934AE"/>
    <w:rsid w:val="00896924"/>
    <w:rsid w:val="008A069C"/>
    <w:rsid w:val="008A111A"/>
    <w:rsid w:val="008A29E8"/>
    <w:rsid w:val="008A3410"/>
    <w:rsid w:val="008A4B4D"/>
    <w:rsid w:val="008A682B"/>
    <w:rsid w:val="008B03BF"/>
    <w:rsid w:val="008B1BDB"/>
    <w:rsid w:val="008B1FB6"/>
    <w:rsid w:val="008B351C"/>
    <w:rsid w:val="008B6590"/>
    <w:rsid w:val="008B6C28"/>
    <w:rsid w:val="008C35D5"/>
    <w:rsid w:val="008C3E0D"/>
    <w:rsid w:val="008C4081"/>
    <w:rsid w:val="008C4453"/>
    <w:rsid w:val="008C53E8"/>
    <w:rsid w:val="008C5E26"/>
    <w:rsid w:val="008C6F90"/>
    <w:rsid w:val="008D05DB"/>
    <w:rsid w:val="008D1005"/>
    <w:rsid w:val="008D292F"/>
    <w:rsid w:val="008D368E"/>
    <w:rsid w:val="008D43EA"/>
    <w:rsid w:val="008D4D06"/>
    <w:rsid w:val="008D530B"/>
    <w:rsid w:val="008D6237"/>
    <w:rsid w:val="008D7670"/>
    <w:rsid w:val="008D7B16"/>
    <w:rsid w:val="008E0875"/>
    <w:rsid w:val="008E2B55"/>
    <w:rsid w:val="008E3347"/>
    <w:rsid w:val="008E520A"/>
    <w:rsid w:val="008E5990"/>
    <w:rsid w:val="008E7F4B"/>
    <w:rsid w:val="008F0375"/>
    <w:rsid w:val="008F1133"/>
    <w:rsid w:val="008F28B7"/>
    <w:rsid w:val="008F48DF"/>
    <w:rsid w:val="008F62A8"/>
    <w:rsid w:val="00900A7D"/>
    <w:rsid w:val="00901857"/>
    <w:rsid w:val="00901D06"/>
    <w:rsid w:val="009034A0"/>
    <w:rsid w:val="00906BAB"/>
    <w:rsid w:val="00910905"/>
    <w:rsid w:val="009139D3"/>
    <w:rsid w:val="0091434C"/>
    <w:rsid w:val="00914735"/>
    <w:rsid w:val="0091485A"/>
    <w:rsid w:val="00914B92"/>
    <w:rsid w:val="00914E2A"/>
    <w:rsid w:val="009157FD"/>
    <w:rsid w:val="009158D8"/>
    <w:rsid w:val="00917605"/>
    <w:rsid w:val="00922E76"/>
    <w:rsid w:val="00922F27"/>
    <w:rsid w:val="00927A97"/>
    <w:rsid w:val="00930524"/>
    <w:rsid w:val="0093160E"/>
    <w:rsid w:val="009317DC"/>
    <w:rsid w:val="00932556"/>
    <w:rsid w:val="00932B66"/>
    <w:rsid w:val="0093373A"/>
    <w:rsid w:val="00934271"/>
    <w:rsid w:val="00937006"/>
    <w:rsid w:val="00937A9F"/>
    <w:rsid w:val="00942184"/>
    <w:rsid w:val="00946A5C"/>
    <w:rsid w:val="00950596"/>
    <w:rsid w:val="00950D6E"/>
    <w:rsid w:val="00954CAD"/>
    <w:rsid w:val="00955A05"/>
    <w:rsid w:val="00955A9A"/>
    <w:rsid w:val="00955AB2"/>
    <w:rsid w:val="009560D0"/>
    <w:rsid w:val="00957266"/>
    <w:rsid w:val="00957AC9"/>
    <w:rsid w:val="00960F1E"/>
    <w:rsid w:val="00962568"/>
    <w:rsid w:val="00963E5A"/>
    <w:rsid w:val="009652B8"/>
    <w:rsid w:val="00965FCF"/>
    <w:rsid w:val="0096681F"/>
    <w:rsid w:val="00967434"/>
    <w:rsid w:val="00970113"/>
    <w:rsid w:val="009703DB"/>
    <w:rsid w:val="009705A2"/>
    <w:rsid w:val="00971868"/>
    <w:rsid w:val="00972183"/>
    <w:rsid w:val="00972193"/>
    <w:rsid w:val="0097277E"/>
    <w:rsid w:val="00972C0B"/>
    <w:rsid w:val="009773DF"/>
    <w:rsid w:val="00977741"/>
    <w:rsid w:val="00977B09"/>
    <w:rsid w:val="00986E45"/>
    <w:rsid w:val="009870BD"/>
    <w:rsid w:val="0098723E"/>
    <w:rsid w:val="00987C0E"/>
    <w:rsid w:val="0099341F"/>
    <w:rsid w:val="00997784"/>
    <w:rsid w:val="009A0814"/>
    <w:rsid w:val="009A253A"/>
    <w:rsid w:val="009A2ADA"/>
    <w:rsid w:val="009A3366"/>
    <w:rsid w:val="009A4558"/>
    <w:rsid w:val="009B0A92"/>
    <w:rsid w:val="009B1C83"/>
    <w:rsid w:val="009B2513"/>
    <w:rsid w:val="009B367B"/>
    <w:rsid w:val="009B5953"/>
    <w:rsid w:val="009B6418"/>
    <w:rsid w:val="009B6D31"/>
    <w:rsid w:val="009C0234"/>
    <w:rsid w:val="009C187F"/>
    <w:rsid w:val="009C1FD0"/>
    <w:rsid w:val="009C25C3"/>
    <w:rsid w:val="009C2F5E"/>
    <w:rsid w:val="009C7326"/>
    <w:rsid w:val="009D1775"/>
    <w:rsid w:val="009D2CE9"/>
    <w:rsid w:val="009D56EE"/>
    <w:rsid w:val="009D606B"/>
    <w:rsid w:val="009D6105"/>
    <w:rsid w:val="009E22C1"/>
    <w:rsid w:val="009E2CDB"/>
    <w:rsid w:val="009E73FE"/>
    <w:rsid w:val="009F003D"/>
    <w:rsid w:val="009F2BAD"/>
    <w:rsid w:val="009F2E64"/>
    <w:rsid w:val="009F676F"/>
    <w:rsid w:val="009F67AA"/>
    <w:rsid w:val="009F7123"/>
    <w:rsid w:val="009F7D4B"/>
    <w:rsid w:val="00A00936"/>
    <w:rsid w:val="00A014B4"/>
    <w:rsid w:val="00A02E3D"/>
    <w:rsid w:val="00A032B1"/>
    <w:rsid w:val="00A05AB3"/>
    <w:rsid w:val="00A05EA1"/>
    <w:rsid w:val="00A0661B"/>
    <w:rsid w:val="00A07432"/>
    <w:rsid w:val="00A07857"/>
    <w:rsid w:val="00A10CD1"/>
    <w:rsid w:val="00A12A38"/>
    <w:rsid w:val="00A13E85"/>
    <w:rsid w:val="00A13FCF"/>
    <w:rsid w:val="00A14D04"/>
    <w:rsid w:val="00A155E5"/>
    <w:rsid w:val="00A1631C"/>
    <w:rsid w:val="00A17937"/>
    <w:rsid w:val="00A216C9"/>
    <w:rsid w:val="00A219BB"/>
    <w:rsid w:val="00A22540"/>
    <w:rsid w:val="00A2323B"/>
    <w:rsid w:val="00A2416A"/>
    <w:rsid w:val="00A24270"/>
    <w:rsid w:val="00A24A67"/>
    <w:rsid w:val="00A266C2"/>
    <w:rsid w:val="00A26E73"/>
    <w:rsid w:val="00A306E9"/>
    <w:rsid w:val="00A30B55"/>
    <w:rsid w:val="00A33753"/>
    <w:rsid w:val="00A341B9"/>
    <w:rsid w:val="00A35391"/>
    <w:rsid w:val="00A3567B"/>
    <w:rsid w:val="00A35E0F"/>
    <w:rsid w:val="00A36118"/>
    <w:rsid w:val="00A4082A"/>
    <w:rsid w:val="00A40A6A"/>
    <w:rsid w:val="00A40BC8"/>
    <w:rsid w:val="00A41074"/>
    <w:rsid w:val="00A413CA"/>
    <w:rsid w:val="00A4785D"/>
    <w:rsid w:val="00A51054"/>
    <w:rsid w:val="00A53AB3"/>
    <w:rsid w:val="00A5406A"/>
    <w:rsid w:val="00A5467A"/>
    <w:rsid w:val="00A55210"/>
    <w:rsid w:val="00A5521B"/>
    <w:rsid w:val="00A55995"/>
    <w:rsid w:val="00A56500"/>
    <w:rsid w:val="00A603DC"/>
    <w:rsid w:val="00A6172D"/>
    <w:rsid w:val="00A631C3"/>
    <w:rsid w:val="00A63524"/>
    <w:rsid w:val="00A64228"/>
    <w:rsid w:val="00A6432D"/>
    <w:rsid w:val="00A6469D"/>
    <w:rsid w:val="00A64FFF"/>
    <w:rsid w:val="00A6512C"/>
    <w:rsid w:val="00A65F1F"/>
    <w:rsid w:val="00A66E13"/>
    <w:rsid w:val="00A708D1"/>
    <w:rsid w:val="00A75296"/>
    <w:rsid w:val="00A75DA2"/>
    <w:rsid w:val="00A75E30"/>
    <w:rsid w:val="00A810D0"/>
    <w:rsid w:val="00A823B9"/>
    <w:rsid w:val="00A824D7"/>
    <w:rsid w:val="00A8354C"/>
    <w:rsid w:val="00A840D2"/>
    <w:rsid w:val="00A851FE"/>
    <w:rsid w:val="00A8637A"/>
    <w:rsid w:val="00A875E8"/>
    <w:rsid w:val="00A900C6"/>
    <w:rsid w:val="00A90784"/>
    <w:rsid w:val="00A90D67"/>
    <w:rsid w:val="00A940DF"/>
    <w:rsid w:val="00A94229"/>
    <w:rsid w:val="00A946C5"/>
    <w:rsid w:val="00A94BDF"/>
    <w:rsid w:val="00A9625A"/>
    <w:rsid w:val="00A962B4"/>
    <w:rsid w:val="00A96C9D"/>
    <w:rsid w:val="00A97D1C"/>
    <w:rsid w:val="00AA1695"/>
    <w:rsid w:val="00AA1F85"/>
    <w:rsid w:val="00AA244C"/>
    <w:rsid w:val="00AA32E8"/>
    <w:rsid w:val="00AA424F"/>
    <w:rsid w:val="00AA4F7C"/>
    <w:rsid w:val="00AA5298"/>
    <w:rsid w:val="00AA5BF5"/>
    <w:rsid w:val="00AA716E"/>
    <w:rsid w:val="00AA7FA8"/>
    <w:rsid w:val="00AB29FF"/>
    <w:rsid w:val="00AB7050"/>
    <w:rsid w:val="00AC4E74"/>
    <w:rsid w:val="00AC7192"/>
    <w:rsid w:val="00AD0EB4"/>
    <w:rsid w:val="00AD155D"/>
    <w:rsid w:val="00AD16EB"/>
    <w:rsid w:val="00AD2E7E"/>
    <w:rsid w:val="00AD3026"/>
    <w:rsid w:val="00AD35FB"/>
    <w:rsid w:val="00AD4488"/>
    <w:rsid w:val="00AD52BE"/>
    <w:rsid w:val="00AD5B9E"/>
    <w:rsid w:val="00AD65CA"/>
    <w:rsid w:val="00AD7E94"/>
    <w:rsid w:val="00AE05B1"/>
    <w:rsid w:val="00AE0B81"/>
    <w:rsid w:val="00AE1EC8"/>
    <w:rsid w:val="00AE3B58"/>
    <w:rsid w:val="00AE3F55"/>
    <w:rsid w:val="00AE4154"/>
    <w:rsid w:val="00AE587F"/>
    <w:rsid w:val="00AE590C"/>
    <w:rsid w:val="00AE672D"/>
    <w:rsid w:val="00AE680E"/>
    <w:rsid w:val="00AF1454"/>
    <w:rsid w:val="00AF4D2C"/>
    <w:rsid w:val="00AF55EC"/>
    <w:rsid w:val="00AF704E"/>
    <w:rsid w:val="00B00D65"/>
    <w:rsid w:val="00B03F60"/>
    <w:rsid w:val="00B05091"/>
    <w:rsid w:val="00B066D3"/>
    <w:rsid w:val="00B07C9E"/>
    <w:rsid w:val="00B110EE"/>
    <w:rsid w:val="00B24110"/>
    <w:rsid w:val="00B26765"/>
    <w:rsid w:val="00B27765"/>
    <w:rsid w:val="00B3064D"/>
    <w:rsid w:val="00B30D7E"/>
    <w:rsid w:val="00B312F0"/>
    <w:rsid w:val="00B32051"/>
    <w:rsid w:val="00B32B1E"/>
    <w:rsid w:val="00B33CCA"/>
    <w:rsid w:val="00B3542F"/>
    <w:rsid w:val="00B36292"/>
    <w:rsid w:val="00B36EFF"/>
    <w:rsid w:val="00B378EA"/>
    <w:rsid w:val="00B3795D"/>
    <w:rsid w:val="00B40316"/>
    <w:rsid w:val="00B403F7"/>
    <w:rsid w:val="00B4260B"/>
    <w:rsid w:val="00B42792"/>
    <w:rsid w:val="00B430FE"/>
    <w:rsid w:val="00B43535"/>
    <w:rsid w:val="00B441EC"/>
    <w:rsid w:val="00B50778"/>
    <w:rsid w:val="00B51B25"/>
    <w:rsid w:val="00B537AB"/>
    <w:rsid w:val="00B54108"/>
    <w:rsid w:val="00B56572"/>
    <w:rsid w:val="00B57EBF"/>
    <w:rsid w:val="00B612F7"/>
    <w:rsid w:val="00B616C0"/>
    <w:rsid w:val="00B61865"/>
    <w:rsid w:val="00B6313F"/>
    <w:rsid w:val="00B641CA"/>
    <w:rsid w:val="00B660B7"/>
    <w:rsid w:val="00B660BB"/>
    <w:rsid w:val="00B674A7"/>
    <w:rsid w:val="00B6794B"/>
    <w:rsid w:val="00B7081C"/>
    <w:rsid w:val="00B716A0"/>
    <w:rsid w:val="00B7199C"/>
    <w:rsid w:val="00B746A1"/>
    <w:rsid w:val="00B7508A"/>
    <w:rsid w:val="00B755FF"/>
    <w:rsid w:val="00B75CDD"/>
    <w:rsid w:val="00B762D6"/>
    <w:rsid w:val="00B77269"/>
    <w:rsid w:val="00B774DA"/>
    <w:rsid w:val="00B77746"/>
    <w:rsid w:val="00B80390"/>
    <w:rsid w:val="00B80D5B"/>
    <w:rsid w:val="00B811C8"/>
    <w:rsid w:val="00B817E5"/>
    <w:rsid w:val="00B81D41"/>
    <w:rsid w:val="00B82170"/>
    <w:rsid w:val="00B82523"/>
    <w:rsid w:val="00B852AA"/>
    <w:rsid w:val="00B86CEE"/>
    <w:rsid w:val="00B8704B"/>
    <w:rsid w:val="00B901AF"/>
    <w:rsid w:val="00B91B5B"/>
    <w:rsid w:val="00B91D11"/>
    <w:rsid w:val="00B92EF8"/>
    <w:rsid w:val="00B93DF3"/>
    <w:rsid w:val="00B9553E"/>
    <w:rsid w:val="00B9558C"/>
    <w:rsid w:val="00B96154"/>
    <w:rsid w:val="00BA156A"/>
    <w:rsid w:val="00BA22B1"/>
    <w:rsid w:val="00BA2E1C"/>
    <w:rsid w:val="00BA2FDA"/>
    <w:rsid w:val="00BA3080"/>
    <w:rsid w:val="00BA616D"/>
    <w:rsid w:val="00BA73BC"/>
    <w:rsid w:val="00BA76B5"/>
    <w:rsid w:val="00BA7FF8"/>
    <w:rsid w:val="00BB044B"/>
    <w:rsid w:val="00BB0E19"/>
    <w:rsid w:val="00BB2090"/>
    <w:rsid w:val="00BB40A4"/>
    <w:rsid w:val="00BB5605"/>
    <w:rsid w:val="00BB672D"/>
    <w:rsid w:val="00BB720B"/>
    <w:rsid w:val="00BB7210"/>
    <w:rsid w:val="00BB7225"/>
    <w:rsid w:val="00BB78A2"/>
    <w:rsid w:val="00BB7D06"/>
    <w:rsid w:val="00BC072E"/>
    <w:rsid w:val="00BC07C8"/>
    <w:rsid w:val="00BC1A3D"/>
    <w:rsid w:val="00BC2B69"/>
    <w:rsid w:val="00BC4116"/>
    <w:rsid w:val="00BC4B11"/>
    <w:rsid w:val="00BC4D16"/>
    <w:rsid w:val="00BC6D0E"/>
    <w:rsid w:val="00BD165F"/>
    <w:rsid w:val="00BD2B3E"/>
    <w:rsid w:val="00BD3713"/>
    <w:rsid w:val="00BD3AE2"/>
    <w:rsid w:val="00BD4390"/>
    <w:rsid w:val="00BD5495"/>
    <w:rsid w:val="00BD6A37"/>
    <w:rsid w:val="00BE13E5"/>
    <w:rsid w:val="00BE15FC"/>
    <w:rsid w:val="00BE1745"/>
    <w:rsid w:val="00BE1E36"/>
    <w:rsid w:val="00BE42A8"/>
    <w:rsid w:val="00BE4499"/>
    <w:rsid w:val="00BE5E10"/>
    <w:rsid w:val="00BE5E2B"/>
    <w:rsid w:val="00BE6470"/>
    <w:rsid w:val="00BF0872"/>
    <w:rsid w:val="00BF17AC"/>
    <w:rsid w:val="00BF223B"/>
    <w:rsid w:val="00BF308F"/>
    <w:rsid w:val="00BF34E2"/>
    <w:rsid w:val="00BF487D"/>
    <w:rsid w:val="00BF4971"/>
    <w:rsid w:val="00BF4A43"/>
    <w:rsid w:val="00BF6248"/>
    <w:rsid w:val="00BF6EC9"/>
    <w:rsid w:val="00BF715C"/>
    <w:rsid w:val="00BF71C5"/>
    <w:rsid w:val="00C00DD8"/>
    <w:rsid w:val="00C00FBF"/>
    <w:rsid w:val="00C01171"/>
    <w:rsid w:val="00C06498"/>
    <w:rsid w:val="00C0684C"/>
    <w:rsid w:val="00C07267"/>
    <w:rsid w:val="00C073D4"/>
    <w:rsid w:val="00C10240"/>
    <w:rsid w:val="00C11DBA"/>
    <w:rsid w:val="00C1315E"/>
    <w:rsid w:val="00C1323F"/>
    <w:rsid w:val="00C13A94"/>
    <w:rsid w:val="00C143F7"/>
    <w:rsid w:val="00C15E8B"/>
    <w:rsid w:val="00C16901"/>
    <w:rsid w:val="00C16C18"/>
    <w:rsid w:val="00C1792E"/>
    <w:rsid w:val="00C17AB9"/>
    <w:rsid w:val="00C20928"/>
    <w:rsid w:val="00C229DE"/>
    <w:rsid w:val="00C2320E"/>
    <w:rsid w:val="00C26F18"/>
    <w:rsid w:val="00C32006"/>
    <w:rsid w:val="00C333F3"/>
    <w:rsid w:val="00C3364A"/>
    <w:rsid w:val="00C3417D"/>
    <w:rsid w:val="00C34DA7"/>
    <w:rsid w:val="00C360E3"/>
    <w:rsid w:val="00C37E38"/>
    <w:rsid w:val="00C40247"/>
    <w:rsid w:val="00C40C9C"/>
    <w:rsid w:val="00C416DE"/>
    <w:rsid w:val="00C43EA2"/>
    <w:rsid w:val="00C445D8"/>
    <w:rsid w:val="00C46799"/>
    <w:rsid w:val="00C4682B"/>
    <w:rsid w:val="00C50743"/>
    <w:rsid w:val="00C50AE1"/>
    <w:rsid w:val="00C50CA5"/>
    <w:rsid w:val="00C515D4"/>
    <w:rsid w:val="00C535B9"/>
    <w:rsid w:val="00C53636"/>
    <w:rsid w:val="00C549F7"/>
    <w:rsid w:val="00C54AA5"/>
    <w:rsid w:val="00C55D3F"/>
    <w:rsid w:val="00C57A15"/>
    <w:rsid w:val="00C601D0"/>
    <w:rsid w:val="00C63420"/>
    <w:rsid w:val="00C64A6C"/>
    <w:rsid w:val="00C66723"/>
    <w:rsid w:val="00C67C40"/>
    <w:rsid w:val="00C70951"/>
    <w:rsid w:val="00C71118"/>
    <w:rsid w:val="00C71EB5"/>
    <w:rsid w:val="00C72597"/>
    <w:rsid w:val="00C732B0"/>
    <w:rsid w:val="00C74DEE"/>
    <w:rsid w:val="00C754FE"/>
    <w:rsid w:val="00C7640F"/>
    <w:rsid w:val="00C764D4"/>
    <w:rsid w:val="00C81673"/>
    <w:rsid w:val="00C81F88"/>
    <w:rsid w:val="00C841EE"/>
    <w:rsid w:val="00C85443"/>
    <w:rsid w:val="00C86502"/>
    <w:rsid w:val="00C8747C"/>
    <w:rsid w:val="00C9048E"/>
    <w:rsid w:val="00C912BD"/>
    <w:rsid w:val="00C9456B"/>
    <w:rsid w:val="00C9482E"/>
    <w:rsid w:val="00C955A6"/>
    <w:rsid w:val="00C95FE8"/>
    <w:rsid w:val="00C96983"/>
    <w:rsid w:val="00C96A81"/>
    <w:rsid w:val="00C96FF0"/>
    <w:rsid w:val="00CA01FA"/>
    <w:rsid w:val="00CA0A2D"/>
    <w:rsid w:val="00CA0C69"/>
    <w:rsid w:val="00CA34A4"/>
    <w:rsid w:val="00CA4547"/>
    <w:rsid w:val="00CA48C4"/>
    <w:rsid w:val="00CA4C8D"/>
    <w:rsid w:val="00CA66AC"/>
    <w:rsid w:val="00CA671F"/>
    <w:rsid w:val="00CA72ED"/>
    <w:rsid w:val="00CA74F9"/>
    <w:rsid w:val="00CB02CD"/>
    <w:rsid w:val="00CB1D32"/>
    <w:rsid w:val="00CB2295"/>
    <w:rsid w:val="00CC028C"/>
    <w:rsid w:val="00CC1EEA"/>
    <w:rsid w:val="00CC2602"/>
    <w:rsid w:val="00CC2B54"/>
    <w:rsid w:val="00CC36F3"/>
    <w:rsid w:val="00CC4E67"/>
    <w:rsid w:val="00CC6440"/>
    <w:rsid w:val="00CC6A2F"/>
    <w:rsid w:val="00CD25FE"/>
    <w:rsid w:val="00CD2E3E"/>
    <w:rsid w:val="00CD3F6F"/>
    <w:rsid w:val="00CD436A"/>
    <w:rsid w:val="00CD5652"/>
    <w:rsid w:val="00CD6A78"/>
    <w:rsid w:val="00CD6FF9"/>
    <w:rsid w:val="00CE037E"/>
    <w:rsid w:val="00CE0F35"/>
    <w:rsid w:val="00CE1289"/>
    <w:rsid w:val="00CE445C"/>
    <w:rsid w:val="00CE4A30"/>
    <w:rsid w:val="00CE4C79"/>
    <w:rsid w:val="00CE7F6B"/>
    <w:rsid w:val="00CF0609"/>
    <w:rsid w:val="00CF0F97"/>
    <w:rsid w:val="00CF1C87"/>
    <w:rsid w:val="00CF1CE4"/>
    <w:rsid w:val="00CF2166"/>
    <w:rsid w:val="00CF3AFA"/>
    <w:rsid w:val="00CF3FC9"/>
    <w:rsid w:val="00CF579E"/>
    <w:rsid w:val="00CF64F0"/>
    <w:rsid w:val="00CF708C"/>
    <w:rsid w:val="00D0177E"/>
    <w:rsid w:val="00D02921"/>
    <w:rsid w:val="00D044EE"/>
    <w:rsid w:val="00D0500A"/>
    <w:rsid w:val="00D066FC"/>
    <w:rsid w:val="00D071E3"/>
    <w:rsid w:val="00D10BF4"/>
    <w:rsid w:val="00D11FF0"/>
    <w:rsid w:val="00D1243B"/>
    <w:rsid w:val="00D127EE"/>
    <w:rsid w:val="00D132C6"/>
    <w:rsid w:val="00D16C5B"/>
    <w:rsid w:val="00D171C7"/>
    <w:rsid w:val="00D172E2"/>
    <w:rsid w:val="00D17383"/>
    <w:rsid w:val="00D17B61"/>
    <w:rsid w:val="00D20252"/>
    <w:rsid w:val="00D22A16"/>
    <w:rsid w:val="00D2346F"/>
    <w:rsid w:val="00D246C5"/>
    <w:rsid w:val="00D26BA7"/>
    <w:rsid w:val="00D27612"/>
    <w:rsid w:val="00D27EF4"/>
    <w:rsid w:val="00D300E1"/>
    <w:rsid w:val="00D31C39"/>
    <w:rsid w:val="00D32E13"/>
    <w:rsid w:val="00D32F65"/>
    <w:rsid w:val="00D348E9"/>
    <w:rsid w:val="00D3555A"/>
    <w:rsid w:val="00D36A06"/>
    <w:rsid w:val="00D40D64"/>
    <w:rsid w:val="00D42793"/>
    <w:rsid w:val="00D44CB7"/>
    <w:rsid w:val="00D4748C"/>
    <w:rsid w:val="00D47B4E"/>
    <w:rsid w:val="00D50EDF"/>
    <w:rsid w:val="00D51920"/>
    <w:rsid w:val="00D527AF"/>
    <w:rsid w:val="00D52BC7"/>
    <w:rsid w:val="00D53B06"/>
    <w:rsid w:val="00D56683"/>
    <w:rsid w:val="00D56921"/>
    <w:rsid w:val="00D56A15"/>
    <w:rsid w:val="00D56EB2"/>
    <w:rsid w:val="00D6079F"/>
    <w:rsid w:val="00D614E3"/>
    <w:rsid w:val="00D615BF"/>
    <w:rsid w:val="00D622D8"/>
    <w:rsid w:val="00D62999"/>
    <w:rsid w:val="00D63544"/>
    <w:rsid w:val="00D636AA"/>
    <w:rsid w:val="00D63BB7"/>
    <w:rsid w:val="00D63D84"/>
    <w:rsid w:val="00D64B55"/>
    <w:rsid w:val="00D651C8"/>
    <w:rsid w:val="00D6655F"/>
    <w:rsid w:val="00D67677"/>
    <w:rsid w:val="00D70621"/>
    <w:rsid w:val="00D708B3"/>
    <w:rsid w:val="00D71429"/>
    <w:rsid w:val="00D728CA"/>
    <w:rsid w:val="00D738BF"/>
    <w:rsid w:val="00D75368"/>
    <w:rsid w:val="00D753E6"/>
    <w:rsid w:val="00D7639F"/>
    <w:rsid w:val="00D764C7"/>
    <w:rsid w:val="00D76859"/>
    <w:rsid w:val="00D77154"/>
    <w:rsid w:val="00D80C8A"/>
    <w:rsid w:val="00D82407"/>
    <w:rsid w:val="00D8432F"/>
    <w:rsid w:val="00D91D7C"/>
    <w:rsid w:val="00D93B02"/>
    <w:rsid w:val="00D946BF"/>
    <w:rsid w:val="00D97A61"/>
    <w:rsid w:val="00DA0DAE"/>
    <w:rsid w:val="00DA1724"/>
    <w:rsid w:val="00DA195A"/>
    <w:rsid w:val="00DA1997"/>
    <w:rsid w:val="00DA2739"/>
    <w:rsid w:val="00DA2D38"/>
    <w:rsid w:val="00DA32AE"/>
    <w:rsid w:val="00DA3F93"/>
    <w:rsid w:val="00DA45B4"/>
    <w:rsid w:val="00DA6550"/>
    <w:rsid w:val="00DA69FF"/>
    <w:rsid w:val="00DA7412"/>
    <w:rsid w:val="00DA7577"/>
    <w:rsid w:val="00DB0769"/>
    <w:rsid w:val="00DB12A7"/>
    <w:rsid w:val="00DB196E"/>
    <w:rsid w:val="00DB2013"/>
    <w:rsid w:val="00DB36FF"/>
    <w:rsid w:val="00DB544F"/>
    <w:rsid w:val="00DB6B0E"/>
    <w:rsid w:val="00DB7A80"/>
    <w:rsid w:val="00DC03A6"/>
    <w:rsid w:val="00DC0F31"/>
    <w:rsid w:val="00DC2366"/>
    <w:rsid w:val="00DC3661"/>
    <w:rsid w:val="00DC45B3"/>
    <w:rsid w:val="00DC5EF1"/>
    <w:rsid w:val="00DC71D5"/>
    <w:rsid w:val="00DC761F"/>
    <w:rsid w:val="00DC7D7E"/>
    <w:rsid w:val="00DD003C"/>
    <w:rsid w:val="00DD1CF4"/>
    <w:rsid w:val="00DD4496"/>
    <w:rsid w:val="00DD4BB2"/>
    <w:rsid w:val="00DD4E45"/>
    <w:rsid w:val="00DD6F2E"/>
    <w:rsid w:val="00DD71F6"/>
    <w:rsid w:val="00DE2CB5"/>
    <w:rsid w:val="00DE33D1"/>
    <w:rsid w:val="00DE39A9"/>
    <w:rsid w:val="00DE4BAA"/>
    <w:rsid w:val="00DE56E3"/>
    <w:rsid w:val="00DE637B"/>
    <w:rsid w:val="00DE6BE8"/>
    <w:rsid w:val="00DE7855"/>
    <w:rsid w:val="00DE78B6"/>
    <w:rsid w:val="00DF0BFF"/>
    <w:rsid w:val="00DF1665"/>
    <w:rsid w:val="00DF1CE4"/>
    <w:rsid w:val="00DF404E"/>
    <w:rsid w:val="00DF40A2"/>
    <w:rsid w:val="00DF50C2"/>
    <w:rsid w:val="00DF721E"/>
    <w:rsid w:val="00DF7351"/>
    <w:rsid w:val="00DF743F"/>
    <w:rsid w:val="00DF7600"/>
    <w:rsid w:val="00DF7F7E"/>
    <w:rsid w:val="00DF7FF6"/>
    <w:rsid w:val="00E00269"/>
    <w:rsid w:val="00E002C3"/>
    <w:rsid w:val="00E00BC5"/>
    <w:rsid w:val="00E030A9"/>
    <w:rsid w:val="00E05627"/>
    <w:rsid w:val="00E060D2"/>
    <w:rsid w:val="00E107E9"/>
    <w:rsid w:val="00E11752"/>
    <w:rsid w:val="00E126FA"/>
    <w:rsid w:val="00E13CCB"/>
    <w:rsid w:val="00E142E8"/>
    <w:rsid w:val="00E21293"/>
    <w:rsid w:val="00E21498"/>
    <w:rsid w:val="00E2241D"/>
    <w:rsid w:val="00E228F3"/>
    <w:rsid w:val="00E243F3"/>
    <w:rsid w:val="00E250B5"/>
    <w:rsid w:val="00E256D4"/>
    <w:rsid w:val="00E259D3"/>
    <w:rsid w:val="00E26DC6"/>
    <w:rsid w:val="00E27E23"/>
    <w:rsid w:val="00E3007F"/>
    <w:rsid w:val="00E30D2F"/>
    <w:rsid w:val="00E32099"/>
    <w:rsid w:val="00E3257F"/>
    <w:rsid w:val="00E327B4"/>
    <w:rsid w:val="00E334E7"/>
    <w:rsid w:val="00E368F1"/>
    <w:rsid w:val="00E4217A"/>
    <w:rsid w:val="00E45358"/>
    <w:rsid w:val="00E46837"/>
    <w:rsid w:val="00E501F8"/>
    <w:rsid w:val="00E50E11"/>
    <w:rsid w:val="00E53552"/>
    <w:rsid w:val="00E54A3A"/>
    <w:rsid w:val="00E5670A"/>
    <w:rsid w:val="00E57CA6"/>
    <w:rsid w:val="00E60116"/>
    <w:rsid w:val="00E60BD7"/>
    <w:rsid w:val="00E62B41"/>
    <w:rsid w:val="00E641C9"/>
    <w:rsid w:val="00E64FBF"/>
    <w:rsid w:val="00E65662"/>
    <w:rsid w:val="00E6592B"/>
    <w:rsid w:val="00E70121"/>
    <w:rsid w:val="00E70E24"/>
    <w:rsid w:val="00E71F62"/>
    <w:rsid w:val="00E743EE"/>
    <w:rsid w:val="00E7440A"/>
    <w:rsid w:val="00E746AE"/>
    <w:rsid w:val="00E75D98"/>
    <w:rsid w:val="00E80104"/>
    <w:rsid w:val="00E83A47"/>
    <w:rsid w:val="00E84888"/>
    <w:rsid w:val="00E85370"/>
    <w:rsid w:val="00E860DB"/>
    <w:rsid w:val="00E86E8A"/>
    <w:rsid w:val="00E86E9C"/>
    <w:rsid w:val="00E8723C"/>
    <w:rsid w:val="00E87443"/>
    <w:rsid w:val="00E911DA"/>
    <w:rsid w:val="00E91490"/>
    <w:rsid w:val="00E93407"/>
    <w:rsid w:val="00E962ED"/>
    <w:rsid w:val="00E96895"/>
    <w:rsid w:val="00E96AEB"/>
    <w:rsid w:val="00E96AFC"/>
    <w:rsid w:val="00E971A4"/>
    <w:rsid w:val="00EA18BD"/>
    <w:rsid w:val="00EA2CE0"/>
    <w:rsid w:val="00EA32D7"/>
    <w:rsid w:val="00EA541C"/>
    <w:rsid w:val="00EA5AF9"/>
    <w:rsid w:val="00EB435D"/>
    <w:rsid w:val="00EB5299"/>
    <w:rsid w:val="00EB574F"/>
    <w:rsid w:val="00EB6AD8"/>
    <w:rsid w:val="00EB7819"/>
    <w:rsid w:val="00EC01F3"/>
    <w:rsid w:val="00EC31F8"/>
    <w:rsid w:val="00EC37C3"/>
    <w:rsid w:val="00EC3E5A"/>
    <w:rsid w:val="00EC4A59"/>
    <w:rsid w:val="00EC5931"/>
    <w:rsid w:val="00ED03F6"/>
    <w:rsid w:val="00ED0B1F"/>
    <w:rsid w:val="00ED3C46"/>
    <w:rsid w:val="00ED40F7"/>
    <w:rsid w:val="00ED5BEB"/>
    <w:rsid w:val="00ED6D1E"/>
    <w:rsid w:val="00EE09A4"/>
    <w:rsid w:val="00EE0FB4"/>
    <w:rsid w:val="00EE2778"/>
    <w:rsid w:val="00EE3ECA"/>
    <w:rsid w:val="00EE3F53"/>
    <w:rsid w:val="00EE7D0E"/>
    <w:rsid w:val="00EF0622"/>
    <w:rsid w:val="00EF152F"/>
    <w:rsid w:val="00EF20A2"/>
    <w:rsid w:val="00EF369B"/>
    <w:rsid w:val="00EF4113"/>
    <w:rsid w:val="00EF5CE2"/>
    <w:rsid w:val="00EF6C5A"/>
    <w:rsid w:val="00EF7012"/>
    <w:rsid w:val="00F00993"/>
    <w:rsid w:val="00F016CD"/>
    <w:rsid w:val="00F019CA"/>
    <w:rsid w:val="00F026CD"/>
    <w:rsid w:val="00F05D25"/>
    <w:rsid w:val="00F06ACB"/>
    <w:rsid w:val="00F1055D"/>
    <w:rsid w:val="00F14537"/>
    <w:rsid w:val="00F15156"/>
    <w:rsid w:val="00F17BDE"/>
    <w:rsid w:val="00F20635"/>
    <w:rsid w:val="00F21F2C"/>
    <w:rsid w:val="00F229D7"/>
    <w:rsid w:val="00F24E17"/>
    <w:rsid w:val="00F25DC9"/>
    <w:rsid w:val="00F262C1"/>
    <w:rsid w:val="00F26642"/>
    <w:rsid w:val="00F27D7F"/>
    <w:rsid w:val="00F3042B"/>
    <w:rsid w:val="00F310F4"/>
    <w:rsid w:val="00F31D17"/>
    <w:rsid w:val="00F337A5"/>
    <w:rsid w:val="00F33E04"/>
    <w:rsid w:val="00F3420D"/>
    <w:rsid w:val="00F345C3"/>
    <w:rsid w:val="00F34AC6"/>
    <w:rsid w:val="00F35C8F"/>
    <w:rsid w:val="00F3616F"/>
    <w:rsid w:val="00F40439"/>
    <w:rsid w:val="00F40D1D"/>
    <w:rsid w:val="00F43077"/>
    <w:rsid w:val="00F441D8"/>
    <w:rsid w:val="00F450C2"/>
    <w:rsid w:val="00F45102"/>
    <w:rsid w:val="00F45AF0"/>
    <w:rsid w:val="00F47B00"/>
    <w:rsid w:val="00F47C99"/>
    <w:rsid w:val="00F50186"/>
    <w:rsid w:val="00F50806"/>
    <w:rsid w:val="00F508F2"/>
    <w:rsid w:val="00F53393"/>
    <w:rsid w:val="00F535FA"/>
    <w:rsid w:val="00F54B75"/>
    <w:rsid w:val="00F60588"/>
    <w:rsid w:val="00F60F35"/>
    <w:rsid w:val="00F61471"/>
    <w:rsid w:val="00F649D6"/>
    <w:rsid w:val="00F651A3"/>
    <w:rsid w:val="00F669FB"/>
    <w:rsid w:val="00F70C49"/>
    <w:rsid w:val="00F72F41"/>
    <w:rsid w:val="00F7301E"/>
    <w:rsid w:val="00F73F23"/>
    <w:rsid w:val="00F746BB"/>
    <w:rsid w:val="00F74F0F"/>
    <w:rsid w:val="00F75D46"/>
    <w:rsid w:val="00F762C5"/>
    <w:rsid w:val="00F7683D"/>
    <w:rsid w:val="00F770B5"/>
    <w:rsid w:val="00F80F8A"/>
    <w:rsid w:val="00F81072"/>
    <w:rsid w:val="00F8142E"/>
    <w:rsid w:val="00F8194B"/>
    <w:rsid w:val="00F82426"/>
    <w:rsid w:val="00F83E54"/>
    <w:rsid w:val="00F86C70"/>
    <w:rsid w:val="00F87EB9"/>
    <w:rsid w:val="00F9000B"/>
    <w:rsid w:val="00F90D7B"/>
    <w:rsid w:val="00F915E3"/>
    <w:rsid w:val="00F930FA"/>
    <w:rsid w:val="00F967B3"/>
    <w:rsid w:val="00FA09C8"/>
    <w:rsid w:val="00FA17A6"/>
    <w:rsid w:val="00FA2E7B"/>
    <w:rsid w:val="00FA42A0"/>
    <w:rsid w:val="00FA5C04"/>
    <w:rsid w:val="00FA69B7"/>
    <w:rsid w:val="00FA6F46"/>
    <w:rsid w:val="00FA79F2"/>
    <w:rsid w:val="00FA7A9B"/>
    <w:rsid w:val="00FB1839"/>
    <w:rsid w:val="00FB299F"/>
    <w:rsid w:val="00FB4D6C"/>
    <w:rsid w:val="00FB5812"/>
    <w:rsid w:val="00FB59DA"/>
    <w:rsid w:val="00FB5C17"/>
    <w:rsid w:val="00FB69F0"/>
    <w:rsid w:val="00FB71E1"/>
    <w:rsid w:val="00FB76DB"/>
    <w:rsid w:val="00FB7DA6"/>
    <w:rsid w:val="00FB7EFA"/>
    <w:rsid w:val="00FC07E3"/>
    <w:rsid w:val="00FC2428"/>
    <w:rsid w:val="00FC3848"/>
    <w:rsid w:val="00FC3A24"/>
    <w:rsid w:val="00FC542E"/>
    <w:rsid w:val="00FC6035"/>
    <w:rsid w:val="00FC7039"/>
    <w:rsid w:val="00FC7648"/>
    <w:rsid w:val="00FD3B37"/>
    <w:rsid w:val="00FD5121"/>
    <w:rsid w:val="00FD516F"/>
    <w:rsid w:val="00FD6D17"/>
    <w:rsid w:val="00FD6E3A"/>
    <w:rsid w:val="00FD73C3"/>
    <w:rsid w:val="00FD7DB1"/>
    <w:rsid w:val="00FE10DA"/>
    <w:rsid w:val="00FE1BAB"/>
    <w:rsid w:val="00FE226A"/>
    <w:rsid w:val="00FE2489"/>
    <w:rsid w:val="00FE271E"/>
    <w:rsid w:val="00FE27CF"/>
    <w:rsid w:val="00FE3E47"/>
    <w:rsid w:val="00FE41B8"/>
    <w:rsid w:val="00FE5532"/>
    <w:rsid w:val="00FE5C35"/>
    <w:rsid w:val="00FE681D"/>
    <w:rsid w:val="00FF0A70"/>
    <w:rsid w:val="00FF33DB"/>
    <w:rsid w:val="00FF4E14"/>
    <w:rsid w:val="00FF5340"/>
    <w:rsid w:val="00FF76D5"/>
    <w:rsid w:val="00FF78D2"/>
    <w:rsid w:val="00FF7B0B"/>
    <w:rsid w:val="00FF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3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6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3665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36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36657"/>
    <w:rPr>
      <w:rFonts w:cs="Times New Roman"/>
      <w:sz w:val="18"/>
      <w:szCs w:val="18"/>
    </w:rPr>
  </w:style>
  <w:style w:type="character" w:customStyle="1" w:styleId="question-title2">
    <w:name w:val="question-title2"/>
    <w:basedOn w:val="DefaultParagraphFont"/>
    <w:uiPriority w:val="99"/>
    <w:rsid w:val="00C37E38"/>
    <w:rPr>
      <w:rFonts w:cs="Times New Roman"/>
    </w:rPr>
  </w:style>
  <w:style w:type="table" w:styleId="LightList-Accent3">
    <w:name w:val="Light List Accent 3"/>
    <w:basedOn w:val="TableNormal"/>
    <w:uiPriority w:val="99"/>
    <w:rsid w:val="00082FF7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ListParagraph">
    <w:name w:val="List Paragraph"/>
    <w:basedOn w:val="Normal"/>
    <w:uiPriority w:val="99"/>
    <w:qFormat/>
    <w:rsid w:val="00A2323B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D0177E"/>
    <w:rPr>
      <w:rFonts w:cs="Times New Roman"/>
      <w:color w:val="0000FF"/>
      <w:u w:val="single"/>
    </w:rPr>
  </w:style>
  <w:style w:type="table" w:styleId="MediumShading1-Accent3">
    <w:name w:val="Medium Shading 1 Accent 3"/>
    <w:basedOn w:val="TableNormal"/>
    <w:uiPriority w:val="99"/>
    <w:rsid w:val="00854769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603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03DC"/>
    <w:rPr>
      <w:rFonts w:cs="Times New Roman"/>
      <w:sz w:val="18"/>
      <w:szCs w:val="18"/>
    </w:rPr>
  </w:style>
  <w:style w:type="table" w:styleId="MediumShading1-Accent4">
    <w:name w:val="Medium Shading 1 Accent 4"/>
    <w:basedOn w:val="TableNormal"/>
    <w:uiPriority w:val="99"/>
    <w:rsid w:val="00A40A6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Grid3-Accent3">
    <w:name w:val="Medium Grid 3 Accent 3"/>
    <w:basedOn w:val="TableNormal"/>
    <w:uiPriority w:val="99"/>
    <w:rsid w:val="00FE5532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List-Accent6">
    <w:name w:val="Light List Accent 6"/>
    <w:basedOn w:val="TableNormal"/>
    <w:uiPriority w:val="99"/>
    <w:rsid w:val="00FE5532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Grid3-Accent4">
    <w:name w:val="Medium Grid 3 Accent 4"/>
    <w:basedOn w:val="TableNormal"/>
    <w:uiPriority w:val="99"/>
    <w:rsid w:val="0045038D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LightList-Accent4">
    <w:name w:val="Light List Accent 4"/>
    <w:basedOn w:val="TableNormal"/>
    <w:uiPriority w:val="99"/>
    <w:rsid w:val="0045038D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Grid3-Accent6">
    <w:name w:val="Medium Grid 3 Accent 6"/>
    <w:basedOn w:val="TableNormal"/>
    <w:uiPriority w:val="99"/>
    <w:rsid w:val="0045038D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customStyle="1" w:styleId="apple-style-span">
    <w:name w:val="apple-style-span"/>
    <w:basedOn w:val="DefaultParagraphFont"/>
    <w:uiPriority w:val="99"/>
    <w:rsid w:val="003956E8"/>
    <w:rPr>
      <w:rFonts w:cs="Times New Roman"/>
    </w:rPr>
  </w:style>
  <w:style w:type="table" w:styleId="LightGrid-Accent6">
    <w:name w:val="Light Grid Accent 6"/>
    <w:basedOn w:val="TableNormal"/>
    <w:uiPriority w:val="99"/>
    <w:rsid w:val="00BB0E19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宋体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宋体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宋体" w:hAnsi="Times New Roman" w:cs="Times New Roman"/>
        <w:b/>
        <w:bCs/>
      </w:rPr>
    </w:tblStylePr>
    <w:tblStylePr w:type="lastCol">
      <w:rPr>
        <w:rFonts w:ascii="Times New Roman" w:eastAsia="宋体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TableGrid">
    <w:name w:val="Table Grid"/>
    <w:basedOn w:val="TableNormal"/>
    <w:uiPriority w:val="99"/>
    <w:rsid w:val="00967434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6">
    <w:name w:val="Medium Shading 1 Accent 6"/>
    <w:basedOn w:val="TableNormal"/>
    <w:uiPriority w:val="99"/>
    <w:rsid w:val="00967434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rsid w:val="00C955A6"/>
    <w:rPr>
      <w:rFonts w:cs="Times New Roman"/>
      <w:color w:val="800080"/>
      <w:u w:val="single"/>
    </w:rPr>
  </w:style>
  <w:style w:type="table" w:styleId="ColorfulGrid-Accent2">
    <w:name w:val="Colorful Grid Accent 2"/>
    <w:basedOn w:val="TableNormal"/>
    <w:uiPriority w:val="99"/>
    <w:rsid w:val="00704D8D"/>
    <w:rPr>
      <w:color w:val="000000"/>
      <w:kern w:val="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rFonts w:cs="Times New Roman"/>
        <w:b/>
        <w:bCs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5B8B7"/>
      </w:tcPr>
    </w:tblStylePr>
    <w:tblStylePr w:type="firstCol">
      <w:rPr>
        <w:rFonts w:cs="Times New Roman"/>
        <w:color w:val="FFFFFF"/>
      </w:rPr>
      <w:tblPr/>
      <w:tcPr>
        <w:shd w:val="clear" w:color="auto" w:fill="943634"/>
      </w:tcPr>
    </w:tblStylePr>
    <w:tblStylePr w:type="lastCol">
      <w:rPr>
        <w:rFonts w:cs="Times New Roman"/>
        <w:color w:val="FFFFFF"/>
      </w:rPr>
      <w:tblPr/>
      <w:tcPr>
        <w:shd w:val="clear" w:color="auto" w:fill="943634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paragraph" w:styleId="NormalWeb">
    <w:name w:val="Normal (Web)"/>
    <w:basedOn w:val="Normal"/>
    <w:uiPriority w:val="99"/>
    <w:rsid w:val="004B50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F73F23"/>
    <w:rPr>
      <w:rFonts w:cs="Times New Roman"/>
      <w:i/>
      <w:iCs/>
      <w:color w:val="808080"/>
    </w:rPr>
  </w:style>
  <w:style w:type="paragraph" w:styleId="Date">
    <w:name w:val="Date"/>
    <w:basedOn w:val="Normal"/>
    <w:next w:val="Normal"/>
    <w:link w:val="DateChar"/>
    <w:uiPriority w:val="99"/>
    <w:semiHidden/>
    <w:rsid w:val="00F016C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016C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42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3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3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3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3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inooceancf.com/show_Article.asp?ID=9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inooceancf@gmail.com" TargetMode="External"/><Relationship Id="rId1" Type="http://schemas.openxmlformats.org/officeDocument/2006/relationships/hyperlink" Target="http://www.sinooceancf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1848</TotalTime>
  <Pages>3</Pages>
  <Words>244</Words>
  <Characters>1392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何雯</cp:lastModifiedBy>
  <cp:revision>1414</cp:revision>
  <dcterms:created xsi:type="dcterms:W3CDTF">2012-03-28T22:10:00Z</dcterms:created>
  <dcterms:modified xsi:type="dcterms:W3CDTF">2014-05-12T08:16:00Z</dcterms:modified>
</cp:coreProperties>
</file>